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0C75C" w14:textId="770BCDAF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43D4C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CC534F" w:rsidRPr="00CC534F">
        <w:rPr>
          <w:b/>
          <w:noProof/>
          <w:sz w:val="24"/>
        </w:rPr>
        <w:t>RP-252959</w:t>
      </w:r>
    </w:p>
    <w:p w14:paraId="075CF815" w14:textId="54982E2C" w:rsidR="006A45BA" w:rsidRPr="006A45BA" w:rsidRDefault="00243D4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Beijing</w:t>
      </w:r>
      <w:r w:rsidR="00310C50">
        <w:rPr>
          <w:b/>
          <w:noProof/>
          <w:sz w:val="24"/>
        </w:rPr>
        <w:t>, C</w:t>
      </w:r>
      <w:r>
        <w:rPr>
          <w:b/>
          <w:noProof/>
          <w:sz w:val="24"/>
        </w:rPr>
        <w:t>hina</w:t>
      </w:r>
      <w:r w:rsidR="00310C5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310C50">
        <w:rPr>
          <w:b/>
          <w:noProof/>
          <w:sz w:val="24"/>
          <w:vertAlign w:val="superscript"/>
        </w:rPr>
        <w:t>th</w:t>
      </w:r>
      <w:r w:rsidR="00310C50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310C50">
        <w:rPr>
          <w:b/>
          <w:noProof/>
          <w:sz w:val="24"/>
          <w:vertAlign w:val="superscript"/>
        </w:rPr>
        <w:t>th</w:t>
      </w:r>
      <w:r w:rsidR="00310C5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310C50">
        <w:rPr>
          <w:b/>
          <w:noProof/>
          <w:sz w:val="24"/>
        </w:rPr>
        <w:t>, 2025</w:t>
      </w:r>
      <w:r w:rsidR="0033027D" w:rsidRPr="0033027D">
        <w:rPr>
          <w:b/>
          <w:noProof/>
          <w:sz w:val="24"/>
        </w:rPr>
        <w:tab/>
      </w:r>
    </w:p>
    <w:p w14:paraId="14A5E11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AB84628" w14:textId="200003BD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03D02">
        <w:rPr>
          <w:rFonts w:ascii="Arial" w:eastAsia="Batang" w:hAnsi="Arial"/>
          <w:b/>
          <w:sz w:val="24"/>
          <w:szCs w:val="24"/>
          <w:lang w:eastAsia="zh-CN"/>
        </w:rPr>
        <w:t>Sony</w:t>
      </w:r>
      <w:r w:rsidR="00D517C2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 w:rsidR="0064447B">
        <w:rPr>
          <w:rFonts w:ascii="Arial" w:eastAsia="Batang" w:hAnsi="Arial"/>
          <w:b/>
          <w:sz w:val="24"/>
          <w:szCs w:val="24"/>
          <w:lang w:eastAsia="zh-CN"/>
        </w:rPr>
        <w:t>Corporation</w:t>
      </w:r>
    </w:p>
    <w:p w14:paraId="4A684579" w14:textId="0D9296D8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43D4C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127A6" w:rsidRPr="009127A6">
        <w:rPr>
          <w:rFonts w:ascii="Arial" w:eastAsia="Batang" w:hAnsi="Arial" w:cs="Arial"/>
          <w:b/>
          <w:sz w:val="24"/>
          <w:szCs w:val="24"/>
          <w:lang w:eastAsia="zh-CN"/>
        </w:rPr>
        <w:t xml:space="preserve"> WID: </w:t>
      </w:r>
      <w:r w:rsidR="003F048D">
        <w:rPr>
          <w:rFonts w:ascii="Arial" w:eastAsia="Batang" w:hAnsi="Arial" w:cs="Arial"/>
          <w:b/>
          <w:sz w:val="24"/>
          <w:szCs w:val="24"/>
          <w:lang w:eastAsia="zh-CN"/>
        </w:rPr>
        <w:t>Extended guard band for NTN</w:t>
      </w:r>
    </w:p>
    <w:p w14:paraId="1D3DFDBD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6E3BF9C6" w14:textId="466A0CA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C1E31">
        <w:rPr>
          <w:rFonts w:ascii="Arial" w:eastAsia="Batang" w:hAnsi="Arial"/>
          <w:b/>
          <w:sz w:val="24"/>
          <w:szCs w:val="24"/>
          <w:lang w:eastAsia="zh-CN"/>
        </w:rPr>
        <w:t>10.7</w:t>
      </w:r>
    </w:p>
    <w:p w14:paraId="0DEA1107" w14:textId="77777777" w:rsidR="001C6B14" w:rsidRPr="009127A6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79BE2D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9BC1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9115AC" w14:textId="640B4639" w:rsidR="00D903CF" w:rsidRPr="00F5429B" w:rsidRDefault="00D903CF" w:rsidP="009127A6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9127A6">
        <w:rPr>
          <w:sz w:val="32"/>
          <w:szCs w:val="32"/>
        </w:rPr>
        <w:t xml:space="preserve"> </w:t>
      </w:r>
      <w:r w:rsidR="003F048D" w:rsidRPr="003F048D">
        <w:rPr>
          <w:sz w:val="32"/>
          <w:szCs w:val="32"/>
        </w:rPr>
        <w:t xml:space="preserve">Extended guard </w:t>
      </w:r>
      <w:r w:rsidR="00076DAD" w:rsidRPr="003F048D">
        <w:rPr>
          <w:sz w:val="32"/>
          <w:szCs w:val="32"/>
        </w:rPr>
        <w:t>band</w:t>
      </w:r>
      <w:r w:rsidR="003F048D" w:rsidRPr="003F048D">
        <w:rPr>
          <w:sz w:val="32"/>
          <w:szCs w:val="32"/>
        </w:rPr>
        <w:t xml:space="preserve"> for NTN</w:t>
      </w:r>
    </w:p>
    <w:p w14:paraId="03F92920" w14:textId="5A26637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9127A6">
        <w:rPr>
          <w:sz w:val="32"/>
          <w:szCs w:val="32"/>
        </w:rPr>
        <w:t xml:space="preserve"> </w:t>
      </w:r>
      <w:r w:rsidR="003F048D">
        <w:rPr>
          <w:sz w:val="32"/>
          <w:szCs w:val="32"/>
        </w:rPr>
        <w:t>XXXX</w:t>
      </w:r>
    </w:p>
    <w:p w14:paraId="08AB689A" w14:textId="67220A23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54CC1">
        <w:rPr>
          <w:sz w:val="32"/>
          <w:szCs w:val="32"/>
        </w:rPr>
        <w:t xml:space="preserve"> </w:t>
      </w:r>
      <w:r w:rsidR="00243D4C">
        <w:rPr>
          <w:sz w:val="32"/>
          <w:szCs w:val="32"/>
        </w:rPr>
        <w:t>xxxxxxx</w:t>
      </w:r>
    </w:p>
    <w:p w14:paraId="32D8835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73428B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70B4C4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79F81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D2E677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271A84A6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43F80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8FF0ED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14:paraId="7C6EA82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5F91E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6CE3DE" w14:textId="21E173C8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356DE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3B99898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8C533D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63B16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49E9D40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3D89B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D8CF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B8FE250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8BB07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78F16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D0FD5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93CA0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CF4BD1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13DFD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7E8D1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F7E40E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07B4B7" w14:textId="77777777" w:rsidR="00953E83" w:rsidRDefault="00953E83" w:rsidP="00953E83"/>
    <w:p w14:paraId="36AC865B" w14:textId="30964F76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{Rel-</w:t>
      </w:r>
      <w:r w:rsidR="00243D4C">
        <w:rPr>
          <w:i/>
          <w:iCs/>
          <w:sz w:val="32"/>
          <w:szCs w:val="32"/>
        </w:rPr>
        <w:t>20</w:t>
      </w:r>
      <w:r w:rsidRPr="00F5429B">
        <w:rPr>
          <w:i/>
          <w:iCs/>
          <w:sz w:val="32"/>
          <w:szCs w:val="32"/>
        </w:rPr>
        <w:t>}</w:t>
      </w:r>
    </w:p>
    <w:p w14:paraId="13AB1B8A" w14:textId="77777777" w:rsidR="00163676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33706D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4C45B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1C3DD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7E888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867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C400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4AF8C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9127A6" w14:paraId="75A298D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0D6AED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CBC842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E74B9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960E666" w14:textId="574EC445" w:rsidR="009127A6" w:rsidRDefault="00243D4C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73C75F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B46C12" w14:textId="77777777" w:rsidR="009127A6" w:rsidRDefault="009127A6" w:rsidP="009127A6">
            <w:pPr>
              <w:pStyle w:val="TAC"/>
            </w:pPr>
          </w:p>
        </w:tc>
      </w:tr>
      <w:tr w:rsidR="009127A6" w14:paraId="176F227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CF94E6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B903F5B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57DB4D04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13266CD2" w14:textId="03CC6E5A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44296A03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03D4D800" w14:textId="77777777" w:rsidR="009127A6" w:rsidRDefault="009127A6" w:rsidP="009127A6">
            <w:pPr>
              <w:pStyle w:val="TAC"/>
            </w:pPr>
          </w:p>
        </w:tc>
      </w:tr>
      <w:tr w:rsidR="004260A5" w14:paraId="2C26156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8AC88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3B1E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18CC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6FEF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3170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A954C6" w14:textId="77777777" w:rsidR="004260A5" w:rsidRDefault="004260A5" w:rsidP="004A40BE">
            <w:pPr>
              <w:pStyle w:val="TAC"/>
            </w:pPr>
          </w:p>
        </w:tc>
      </w:tr>
    </w:tbl>
    <w:p w14:paraId="4C0F2831" w14:textId="77777777" w:rsidR="008A76FD" w:rsidRDefault="008A76FD" w:rsidP="001C5C86">
      <w:pPr>
        <w:ind w:right="-99"/>
        <w:rPr>
          <w:b/>
        </w:rPr>
      </w:pPr>
    </w:p>
    <w:p w14:paraId="7C85C69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320E3E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FD2F1CD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B5CC8D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A930EC1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66A9CE5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AA6EFBE" w14:textId="77777777">
        <w:trPr>
          <w:cantSplit/>
          <w:jc w:val="center"/>
        </w:trPr>
        <w:tc>
          <w:tcPr>
            <w:tcW w:w="452" w:type="dxa"/>
          </w:tcPr>
          <w:p w14:paraId="51921B5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302276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FE0FE4F" w14:textId="77777777">
        <w:trPr>
          <w:cantSplit/>
          <w:jc w:val="center"/>
        </w:trPr>
        <w:tc>
          <w:tcPr>
            <w:tcW w:w="452" w:type="dxa"/>
          </w:tcPr>
          <w:p w14:paraId="2148350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2606D5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2DC19B5" w14:textId="77777777">
        <w:trPr>
          <w:cantSplit/>
          <w:jc w:val="center"/>
        </w:trPr>
        <w:tc>
          <w:tcPr>
            <w:tcW w:w="452" w:type="dxa"/>
          </w:tcPr>
          <w:p w14:paraId="0588E9E1" w14:textId="77777777" w:rsidR="00005179" w:rsidRDefault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8113A8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27F5FB9" w14:textId="77777777">
        <w:trPr>
          <w:cantSplit/>
          <w:jc w:val="center"/>
        </w:trPr>
        <w:tc>
          <w:tcPr>
            <w:tcW w:w="452" w:type="dxa"/>
          </w:tcPr>
          <w:p w14:paraId="70D2EA06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8EE0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B88215C" w14:textId="77777777" w:rsidR="004876B9" w:rsidRDefault="004876B9" w:rsidP="001C5C86">
      <w:pPr>
        <w:ind w:right="-99"/>
        <w:rPr>
          <w:b/>
        </w:rPr>
      </w:pPr>
    </w:p>
    <w:p w14:paraId="4074A881" w14:textId="77777777" w:rsidR="00BC5590" w:rsidRPr="009A6092" w:rsidRDefault="004876B9" w:rsidP="009127A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EF65874" w14:textId="77777777" w:rsidTr="009A6092">
        <w:tc>
          <w:tcPr>
            <w:tcW w:w="10314" w:type="dxa"/>
            <w:gridSpan w:val="4"/>
            <w:shd w:val="clear" w:color="auto" w:fill="E0E0E0"/>
          </w:tcPr>
          <w:p w14:paraId="56712DC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3E324D72" w14:textId="77777777" w:rsidTr="009A6092">
        <w:tc>
          <w:tcPr>
            <w:tcW w:w="1101" w:type="dxa"/>
            <w:shd w:val="clear" w:color="auto" w:fill="E0E0E0"/>
          </w:tcPr>
          <w:p w14:paraId="5BAC2B3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702A4F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8046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26AFC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127A6" w14:paraId="67A54A9C" w14:textId="77777777" w:rsidTr="009A6092">
        <w:tc>
          <w:tcPr>
            <w:tcW w:w="1101" w:type="dxa"/>
          </w:tcPr>
          <w:p w14:paraId="2AD1D453" w14:textId="2666DEF2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4ECB39AF" w14:textId="05444064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6570DDFE" w14:textId="1096D3B3" w:rsidR="009127A6" w:rsidRDefault="009127A6" w:rsidP="009127A6">
            <w:pPr>
              <w:pStyle w:val="TAL"/>
            </w:pPr>
          </w:p>
        </w:tc>
        <w:tc>
          <w:tcPr>
            <w:tcW w:w="7011" w:type="dxa"/>
          </w:tcPr>
          <w:p w14:paraId="360136EF" w14:textId="4A5DEE96" w:rsidR="009127A6" w:rsidRPr="00251D80" w:rsidRDefault="009127A6" w:rsidP="009127A6">
            <w:pPr>
              <w:pStyle w:val="tah0"/>
            </w:pPr>
          </w:p>
        </w:tc>
      </w:tr>
    </w:tbl>
    <w:p w14:paraId="4B2C301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93CDD81" w14:textId="77777777" w:rsidR="00BC5590" w:rsidRPr="009127A6" w:rsidRDefault="004876B9" w:rsidP="009127A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516E73B" w14:textId="77777777" w:rsidTr="00171925">
        <w:tc>
          <w:tcPr>
            <w:tcW w:w="10314" w:type="dxa"/>
            <w:gridSpan w:val="4"/>
            <w:shd w:val="clear" w:color="auto" w:fill="E0E0E0"/>
          </w:tcPr>
          <w:p w14:paraId="2F0A9C3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AE509DC" w14:textId="77777777" w:rsidTr="00163676">
        <w:tc>
          <w:tcPr>
            <w:tcW w:w="1242" w:type="dxa"/>
            <w:shd w:val="clear" w:color="auto" w:fill="E0E0E0"/>
          </w:tcPr>
          <w:p w14:paraId="1AB19DB3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AFB98A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11BC9C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17ECD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127A6" w14:paraId="63B50EA0" w14:textId="77777777" w:rsidTr="00163676">
        <w:tc>
          <w:tcPr>
            <w:tcW w:w="1242" w:type="dxa"/>
          </w:tcPr>
          <w:p w14:paraId="5FB8012E" w14:textId="6A405D00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31122DC2" w14:textId="0080DA39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1724278" w14:textId="5383C09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376CCB03" w14:textId="77777777" w:rsidR="009127A6" w:rsidRPr="00251D80" w:rsidRDefault="009127A6" w:rsidP="009127A6">
            <w:pPr>
              <w:pStyle w:val="tah0"/>
            </w:pPr>
          </w:p>
        </w:tc>
      </w:tr>
      <w:tr w:rsidR="009127A6" w14:paraId="58E030F9" w14:textId="77777777" w:rsidTr="00163676">
        <w:tc>
          <w:tcPr>
            <w:tcW w:w="1242" w:type="dxa"/>
          </w:tcPr>
          <w:p w14:paraId="33FEF67A" w14:textId="2138BCD3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574284CE" w14:textId="2CE67C3B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DEDAE8D" w14:textId="423CADD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124E174A" w14:textId="77777777" w:rsidR="009127A6" w:rsidRPr="00251D80" w:rsidRDefault="009127A6" w:rsidP="009127A6">
            <w:pPr>
              <w:pStyle w:val="tah0"/>
              <w:rPr>
                <w:i/>
                <w:sz w:val="20"/>
              </w:rPr>
            </w:pPr>
          </w:p>
        </w:tc>
      </w:tr>
    </w:tbl>
    <w:p w14:paraId="2BC3980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0F6C08F" w14:textId="6378FB53" w:rsidR="00845F9C" w:rsidRDefault="00845F9C" w:rsidP="00076DAD">
      <w:pPr>
        <w:spacing w:after="0"/>
        <w:jc w:val="both"/>
        <w:rPr>
          <w:lang w:eastAsia="en-US"/>
        </w:rPr>
      </w:pPr>
      <w:r>
        <w:t>The main motivation to introduce extended guard</w:t>
      </w:r>
      <w:r w:rsidR="00076DAD">
        <w:t>-</w:t>
      </w:r>
      <w:r>
        <w:t xml:space="preserve">bands are the very strict requirements of ETSI in MSS bands. The requirements for spectral emission mask resulted in very large A-MPR values in 3GPP (see Table 6.2B.3.2-2 for NS_05 in 1610-1626.5 part of L-band, i.e. NS applicable to b249 and b254), making NB-IoT system operation infeasible in practice in those bands. While RAN4 has been intensively working on high power UEs for NTN, and even 5dB of A-MPR for PC3 can result in link budget of UL being insufficient for operation in the band. </w:t>
      </w:r>
    </w:p>
    <w:p w14:paraId="71102F30" w14:textId="77777777" w:rsidR="00845F9C" w:rsidRDefault="00845F9C" w:rsidP="00076DAD">
      <w:pPr>
        <w:spacing w:after="0"/>
        <w:jc w:val="both"/>
      </w:pPr>
    </w:p>
    <w:p w14:paraId="14EF3834" w14:textId="2C37CB06" w:rsidR="00845F9C" w:rsidRDefault="00845F9C" w:rsidP="00076DAD">
      <w:pPr>
        <w:spacing w:after="0"/>
        <w:jc w:val="both"/>
      </w:pPr>
      <w:r>
        <w:t xml:space="preserve">While strict requirements exist in ETSI, ETSI also allows a UE to declare a </w:t>
      </w:r>
      <w:r w:rsidR="00076DAD">
        <w:t>n</w:t>
      </w:r>
      <w:r>
        <w:t xml:space="preserve">ominated bandwidth being as much as 5x larger than channel bandwidth defined in 3GPP, this allowing UEs to operate in legacy proprietary NTN systems without A-MPRs. As LS reply from 3GPP to ETSI states, </w:t>
      </w:r>
      <w:r w:rsidR="006C0C7C">
        <w:t>nominated</w:t>
      </w:r>
      <w:r>
        <w:t xml:space="preserve"> bandwidth can be adopted with modification as framework of extended guard band in 3GPP. </w:t>
      </w:r>
      <w:r w:rsidR="006C0C7C">
        <w:t>e</w:t>
      </w:r>
      <w:r>
        <w:t>xcept in 3GPP:</w:t>
      </w:r>
    </w:p>
    <w:p w14:paraId="384BEECB" w14:textId="77777777" w:rsidR="00845F9C" w:rsidRPr="00845F9C" w:rsidRDefault="00845F9C" w:rsidP="00076DAD">
      <w:pPr>
        <w:pStyle w:val="ListParagraph"/>
        <w:widowControl/>
        <w:numPr>
          <w:ilvl w:val="0"/>
          <w:numId w:val="32"/>
        </w:numPr>
        <w:ind w:firstLineChars="0"/>
        <w:contextualSpacing/>
        <w:rPr>
          <w:rFonts w:ascii="Times New Roman" w:hAnsi="Times New Roman" w:cs="Times New Roman"/>
        </w:rPr>
      </w:pPr>
      <w:r w:rsidRPr="00845F9C">
        <w:rPr>
          <w:rFonts w:ascii="Times New Roman" w:hAnsi="Times New Roman" w:cs="Times New Roman"/>
        </w:rPr>
        <w:t>extended guard bands would not be declared by UE, but under control of network.</w:t>
      </w:r>
    </w:p>
    <w:p w14:paraId="2F6D03FD" w14:textId="560DEB53" w:rsidR="00A06EA5" w:rsidRDefault="00076DAD" w:rsidP="00076DAD">
      <w:pPr>
        <w:pStyle w:val="ListParagraph"/>
        <w:widowControl/>
        <w:numPr>
          <w:ilvl w:val="0"/>
          <w:numId w:val="32"/>
        </w:numPr>
        <w:ind w:firstLineChars="0"/>
        <w:contextualSpacing/>
        <w:rPr>
          <w:rFonts w:ascii="Times New Roman" w:hAnsi="Times New Roman" w:cs="Times New Roman"/>
        </w:rPr>
      </w:pPr>
      <w:r w:rsidRPr="00845F9C">
        <w:rPr>
          <w:rFonts w:ascii="Times New Roman" w:hAnsi="Times New Roman" w:cs="Times New Roman"/>
        </w:rPr>
        <w:t xml:space="preserve">extended guard bands </w:t>
      </w:r>
      <w:r w:rsidR="00845F9C" w:rsidRPr="00845F9C">
        <w:rPr>
          <w:rFonts w:ascii="Times New Roman" w:hAnsi="Times New Roman" w:cs="Times New Roman"/>
        </w:rPr>
        <w:t>would be symmetric.</w:t>
      </w:r>
    </w:p>
    <w:p w14:paraId="6311CE02" w14:textId="77777777" w:rsidR="00A06EA5" w:rsidRPr="00A06EA5" w:rsidRDefault="00A06EA5" w:rsidP="006A3728">
      <w:pPr>
        <w:pStyle w:val="ListParagraph"/>
        <w:widowControl/>
        <w:ind w:left="720" w:firstLineChars="0" w:firstLine="0"/>
        <w:contextualSpacing/>
        <w:rPr>
          <w:rFonts w:ascii="Times New Roman" w:hAnsi="Times New Roman" w:cs="Times New Roman"/>
        </w:rPr>
      </w:pPr>
    </w:p>
    <w:p w14:paraId="7CDBE85C" w14:textId="761DCA69" w:rsidR="00900796" w:rsidRDefault="00A06EA5" w:rsidP="00076DAD">
      <w:pPr>
        <w:jc w:val="both"/>
        <w:rPr>
          <w:lang w:val="en-US" w:eastAsia="zh-CN"/>
        </w:rPr>
      </w:pPr>
      <w:r>
        <w:rPr>
          <w:lang w:val="en-US" w:eastAsia="zh-CN"/>
        </w:rPr>
        <w:t>In</w:t>
      </w:r>
      <w:r w:rsidR="00845F9C">
        <w:rPr>
          <w:lang w:val="en-US" w:eastAsia="zh-CN"/>
        </w:rPr>
        <w:t xml:space="preserve"> addition, it has been identified that similar </w:t>
      </w:r>
      <w:r w:rsidR="00076DAD">
        <w:rPr>
          <w:lang w:val="en-US" w:eastAsia="zh-CN"/>
        </w:rPr>
        <w:t>concepts</w:t>
      </w:r>
      <w:r w:rsidR="00845F9C">
        <w:rPr>
          <w:lang w:val="en-US" w:eastAsia="zh-CN"/>
        </w:rPr>
        <w:t xml:space="preserve"> can be useful for NR NTN system, and thus it is prop</w:t>
      </w:r>
      <w:r w:rsidR="005A635B">
        <w:rPr>
          <w:lang w:val="en-US" w:eastAsia="zh-CN"/>
        </w:rPr>
        <w:t xml:space="preserve">osed </w:t>
      </w:r>
      <w:r w:rsidR="005051C6">
        <w:rPr>
          <w:lang w:val="en-US" w:eastAsia="zh-CN"/>
        </w:rPr>
        <w:t>to also adopt similar concept for NR NTN system</w:t>
      </w:r>
      <w:r w:rsidR="00F932A1">
        <w:rPr>
          <w:lang w:val="en-US" w:eastAsia="zh-CN"/>
        </w:rPr>
        <w:t>.</w:t>
      </w:r>
    </w:p>
    <w:p w14:paraId="2C58550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53C305F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27CD953A" w14:textId="1C62A955" w:rsidR="00641D89" w:rsidRPr="00F9766E" w:rsidRDefault="00641D89" w:rsidP="00F54CC1">
      <w:pPr>
        <w:jc w:val="both"/>
        <w:rPr>
          <w:lang w:val="en-US" w:eastAsia="zh-CN"/>
        </w:rPr>
      </w:pPr>
      <w:r w:rsidRPr="00A61082">
        <w:rPr>
          <w:rFonts w:hint="eastAsia"/>
          <w:lang w:eastAsia="zh-CN"/>
        </w:rPr>
        <w:t>T</w:t>
      </w:r>
      <w:r w:rsidRPr="00A61082">
        <w:rPr>
          <w:lang w:eastAsia="zh-CN"/>
        </w:rPr>
        <w:t xml:space="preserve">he objectives of core part for </w:t>
      </w:r>
      <w:r w:rsidR="00A06EA5">
        <w:rPr>
          <w:lang w:eastAsia="zh-CN"/>
        </w:rPr>
        <w:t>e</w:t>
      </w:r>
      <w:r w:rsidR="00A06EA5" w:rsidRPr="00A06EA5">
        <w:rPr>
          <w:lang w:eastAsia="zh-CN"/>
        </w:rPr>
        <w:t>xtended guard band for NR and IoT NTN</w:t>
      </w:r>
      <w:r w:rsidR="00A3189D" w:rsidRPr="00A61082">
        <w:rPr>
          <w:lang w:eastAsia="zh-CN"/>
        </w:rPr>
        <w:t xml:space="preserve"> </w:t>
      </w:r>
      <w:r w:rsidRPr="00A61082">
        <w:rPr>
          <w:lang w:eastAsia="zh-CN"/>
        </w:rPr>
        <w:t>include:</w:t>
      </w:r>
    </w:p>
    <w:p w14:paraId="615BB66C" w14:textId="61392F96" w:rsidR="00CC5FE2" w:rsidRDefault="005051C6" w:rsidP="004E04FC">
      <w:pPr>
        <w:numPr>
          <w:ilvl w:val="0"/>
          <w:numId w:val="18"/>
        </w:numPr>
        <w:spacing w:after="0"/>
        <w:rPr>
          <w:lang w:eastAsia="zh-CN"/>
        </w:rPr>
      </w:pPr>
      <w:r w:rsidRPr="004E04FC">
        <w:rPr>
          <w:lang w:eastAsia="zh-CN"/>
        </w:rPr>
        <w:t>Specify the extended guard</w:t>
      </w:r>
      <w:r w:rsidR="00BC55EB">
        <w:rPr>
          <w:lang w:eastAsia="zh-CN"/>
        </w:rPr>
        <w:t>-</w:t>
      </w:r>
      <w:r w:rsidRPr="004E04FC">
        <w:rPr>
          <w:lang w:eastAsia="zh-CN"/>
        </w:rPr>
        <w:t xml:space="preserve">band for NR NTN and IoT NTN based on ETSI nominated </w:t>
      </w:r>
      <w:r w:rsidR="004E04FC" w:rsidRPr="004E04FC">
        <w:rPr>
          <w:lang w:eastAsia="zh-CN"/>
        </w:rPr>
        <w:t>bandwidth</w:t>
      </w:r>
      <w:r w:rsidRPr="004E04FC">
        <w:rPr>
          <w:lang w:eastAsia="zh-CN"/>
        </w:rPr>
        <w:t xml:space="preserve"> concept to assist UE to meet regulatory requirements </w:t>
      </w:r>
      <w:r w:rsidR="004E04FC" w:rsidRPr="004E04FC">
        <w:rPr>
          <w:lang w:eastAsia="zh-CN"/>
        </w:rPr>
        <w:t xml:space="preserve">with </w:t>
      </w:r>
      <w:r w:rsidR="00AB1F10">
        <w:rPr>
          <w:lang w:eastAsia="zh-CN"/>
        </w:rPr>
        <w:t>zero or small</w:t>
      </w:r>
      <w:r w:rsidR="004E04FC" w:rsidRPr="004E04FC">
        <w:rPr>
          <w:lang w:eastAsia="zh-CN"/>
        </w:rPr>
        <w:t xml:space="preserve"> AMPR values</w:t>
      </w:r>
      <w:r w:rsidR="00A7523A">
        <w:rPr>
          <w:lang w:eastAsia="zh-CN"/>
        </w:rPr>
        <w:t xml:space="preserve"> in FR1-NTN bands</w:t>
      </w:r>
      <w:r w:rsidR="004E04FC" w:rsidRPr="004E04FC">
        <w:rPr>
          <w:lang w:eastAsia="zh-CN"/>
        </w:rPr>
        <w:t>.</w:t>
      </w:r>
      <w:r w:rsidR="005E52E7">
        <w:rPr>
          <w:lang w:eastAsia="zh-CN"/>
        </w:rPr>
        <w:t xml:space="preserve"> [RAN4]</w:t>
      </w:r>
    </w:p>
    <w:p w14:paraId="514BED25" w14:textId="69E3745E" w:rsidR="00BC55EB" w:rsidRDefault="004E04FC" w:rsidP="00BC55EB">
      <w:pPr>
        <w:numPr>
          <w:ilvl w:val="1"/>
          <w:numId w:val="18"/>
        </w:numPr>
        <w:spacing w:after="0"/>
        <w:rPr>
          <w:lang w:eastAsia="zh-CN"/>
        </w:rPr>
      </w:pPr>
      <w:r>
        <w:rPr>
          <w:lang w:eastAsia="zh-CN"/>
        </w:rPr>
        <w:t xml:space="preserve">Define </w:t>
      </w:r>
      <w:r w:rsidR="00B625AA">
        <w:rPr>
          <w:lang w:eastAsia="zh-CN"/>
        </w:rPr>
        <w:t xml:space="preserve">one or two fixed </w:t>
      </w:r>
      <w:r>
        <w:rPr>
          <w:lang w:eastAsia="zh-CN"/>
        </w:rPr>
        <w:t>value</w:t>
      </w:r>
      <w:r w:rsidR="00C238D5">
        <w:rPr>
          <w:lang w:eastAsia="zh-CN"/>
        </w:rPr>
        <w:t xml:space="preserve"> (s)</w:t>
      </w:r>
      <w:r>
        <w:rPr>
          <w:lang w:eastAsia="zh-CN"/>
        </w:rPr>
        <w:t xml:space="preserve"> of extended </w:t>
      </w:r>
      <w:r w:rsidR="00BC55EB" w:rsidRPr="004E04FC">
        <w:rPr>
          <w:lang w:eastAsia="zh-CN"/>
        </w:rPr>
        <w:t>guard</w:t>
      </w:r>
      <w:r w:rsidR="00BC55EB">
        <w:rPr>
          <w:lang w:eastAsia="zh-CN"/>
        </w:rPr>
        <w:t>-</w:t>
      </w:r>
      <w:r w:rsidR="00BC55EB" w:rsidRPr="004E04FC">
        <w:rPr>
          <w:lang w:eastAsia="zh-CN"/>
        </w:rPr>
        <w:t xml:space="preserve">band </w:t>
      </w:r>
      <w:r>
        <w:rPr>
          <w:lang w:eastAsia="zh-CN"/>
        </w:rPr>
        <w:t xml:space="preserve">for NR NTN and IoT NTN, respectively. </w:t>
      </w:r>
    </w:p>
    <w:p w14:paraId="128E4E01" w14:textId="70632980" w:rsidR="00BC55EB" w:rsidRDefault="005E52E7" w:rsidP="00BC55EB">
      <w:pPr>
        <w:numPr>
          <w:ilvl w:val="1"/>
          <w:numId w:val="18"/>
        </w:numPr>
        <w:spacing w:after="0"/>
        <w:rPr>
          <w:lang w:eastAsia="zh-CN"/>
        </w:rPr>
      </w:pPr>
      <w:r>
        <w:rPr>
          <w:lang w:eastAsia="zh-CN"/>
        </w:rPr>
        <w:t>T</w:t>
      </w:r>
      <w:r w:rsidR="00BC55EB">
        <w:rPr>
          <w:lang w:eastAsia="zh-CN"/>
        </w:rPr>
        <w:t>he e</w:t>
      </w:r>
      <w:r w:rsidR="00BC55EB" w:rsidRPr="00BC55EB">
        <w:rPr>
          <w:lang w:eastAsia="zh-CN"/>
        </w:rPr>
        <w:t>xtended guard-band</w:t>
      </w:r>
      <w:r>
        <w:rPr>
          <w:lang w:eastAsia="zh-CN"/>
        </w:rPr>
        <w:t xml:space="preserve"> shall be</w:t>
      </w:r>
      <w:r w:rsidR="00BC55EB" w:rsidRPr="00BC55EB">
        <w:rPr>
          <w:lang w:eastAsia="zh-CN"/>
        </w:rPr>
        <w:t xml:space="preserve"> symmetrical to the transmission channel bandwidth</w:t>
      </w:r>
      <w:r w:rsidR="00C238D5">
        <w:rPr>
          <w:lang w:eastAsia="zh-CN"/>
        </w:rPr>
        <w:t>.</w:t>
      </w:r>
    </w:p>
    <w:p w14:paraId="4318C5B4" w14:textId="138EE491" w:rsidR="005E52E7" w:rsidRDefault="005E52E7" w:rsidP="005E52E7">
      <w:pPr>
        <w:numPr>
          <w:ilvl w:val="0"/>
          <w:numId w:val="18"/>
        </w:numPr>
        <w:spacing w:after="0"/>
        <w:rPr>
          <w:lang w:eastAsia="zh-CN"/>
        </w:rPr>
      </w:pPr>
      <w:r>
        <w:rPr>
          <w:lang w:eastAsia="zh-CN"/>
        </w:rPr>
        <w:t>Define the necessary UE capability and network signalling [RAN2, RAN4]</w:t>
      </w:r>
    </w:p>
    <w:p w14:paraId="073A11AE" w14:textId="77777777" w:rsidR="005E52E7" w:rsidRDefault="005E52E7" w:rsidP="005E52E7">
      <w:pPr>
        <w:spacing w:after="0"/>
        <w:rPr>
          <w:lang w:eastAsia="zh-CN"/>
        </w:rPr>
      </w:pPr>
    </w:p>
    <w:p w14:paraId="768E5889" w14:textId="2A32AFCE" w:rsidR="005E52E7" w:rsidRDefault="005E52E7" w:rsidP="005E52E7">
      <w:pPr>
        <w:spacing w:after="0"/>
        <w:rPr>
          <w:lang w:eastAsia="zh-CN"/>
        </w:rPr>
      </w:pPr>
      <w:r>
        <w:rPr>
          <w:lang w:eastAsia="zh-CN"/>
        </w:rPr>
        <w:t>Note: The extended guard-band will be release independent from Rel-19</w:t>
      </w:r>
      <w:r w:rsidR="00EC739A">
        <w:rPr>
          <w:lang w:eastAsia="zh-CN"/>
        </w:rPr>
        <w:t>.</w:t>
      </w:r>
    </w:p>
    <w:p w14:paraId="08DA355A" w14:textId="3454A185" w:rsidR="00050C64" w:rsidRPr="00BC55EB" w:rsidRDefault="00050C64" w:rsidP="005E52E7">
      <w:pPr>
        <w:spacing w:after="0"/>
        <w:rPr>
          <w:lang w:eastAsia="zh-CN"/>
        </w:rPr>
      </w:pPr>
      <w:r>
        <w:rPr>
          <w:lang w:eastAsia="zh-CN"/>
        </w:rPr>
        <w:t xml:space="preserve">Note: The extended guard-band </w:t>
      </w:r>
      <w:r w:rsidR="00EC739A">
        <w:rPr>
          <w:lang w:eastAsia="zh-CN"/>
        </w:rPr>
        <w:t>is assumed to be</w:t>
      </w:r>
      <w:r>
        <w:rPr>
          <w:lang w:eastAsia="zh-CN"/>
        </w:rPr>
        <w:t xml:space="preserve"> configured within the spectrum of the operator</w:t>
      </w:r>
      <w:r w:rsidR="00EC739A">
        <w:rPr>
          <w:lang w:eastAsia="zh-CN"/>
        </w:rPr>
        <w:t>.</w:t>
      </w:r>
    </w:p>
    <w:p w14:paraId="70CDF795" w14:textId="77777777" w:rsidR="004E04FC" w:rsidRPr="00B625AA" w:rsidRDefault="004E04FC" w:rsidP="00CC5FE2"/>
    <w:p w14:paraId="318F3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2C6BC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5A8FE2" w14:textId="1AEB86F9" w:rsidR="006F59F8" w:rsidRPr="00FD3AAD" w:rsidRDefault="007166FF" w:rsidP="007166FF">
      <w:pPr>
        <w:rPr>
          <w:lang w:eastAsia="zh-CN"/>
        </w:rPr>
      </w:pPr>
      <w:r>
        <w:rPr>
          <w:bCs/>
          <w:lang w:eastAsia="ko-KR"/>
        </w:rPr>
        <w:t>N/A</w:t>
      </w:r>
    </w:p>
    <w:p w14:paraId="6095C68C" w14:textId="77777777" w:rsidR="00C83BEF" w:rsidRPr="002C2D4A" w:rsidRDefault="00C83BEF" w:rsidP="0040240E">
      <w:pPr>
        <w:spacing w:after="0"/>
      </w:pPr>
    </w:p>
    <w:p w14:paraId="007E827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060C5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B7A6D4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2BE244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38288F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6D383C1" w14:textId="77777777" w:rsidR="0040240E" w:rsidRPr="00946949" w:rsidRDefault="0040240E" w:rsidP="006146D2"/>
    <w:p w14:paraId="6B724C3E" w14:textId="77777777" w:rsidR="00835AB0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2FF56EE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3CB28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2E284E4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ACAF04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C32C81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8F3B09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D8B0F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09043C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F4673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04079C" w14:paraId="24B5338A" w14:textId="77777777" w:rsidTr="00072A56">
        <w:tc>
          <w:tcPr>
            <w:tcW w:w="1617" w:type="dxa"/>
          </w:tcPr>
          <w:p w14:paraId="5B507E9E" w14:textId="49673F37" w:rsidR="0004079C" w:rsidRPr="00033BCF" w:rsidRDefault="00B36E2F" w:rsidP="0004079C">
            <w:pPr>
              <w:pStyle w:val="TAL"/>
              <w:rPr>
                <w:rFonts w:cs="Arial"/>
                <w:sz w:val="16"/>
              </w:rPr>
            </w:pPr>
            <w:r w:rsidRPr="00B36E2F">
              <w:rPr>
                <w:rFonts w:cs="Arial"/>
                <w:sz w:val="16"/>
              </w:rPr>
              <w:t>Internal TR</w:t>
            </w:r>
          </w:p>
        </w:tc>
        <w:tc>
          <w:tcPr>
            <w:tcW w:w="1134" w:type="dxa"/>
          </w:tcPr>
          <w:p w14:paraId="3A165867" w14:textId="77777777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09" w:type="dxa"/>
          </w:tcPr>
          <w:p w14:paraId="064A3B91" w14:textId="7FA2E323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  <w:r w:rsidRPr="00033BCF">
              <w:rPr>
                <w:rFonts w:cs="Arial"/>
                <w:sz w:val="16"/>
              </w:rPr>
              <w:t>Study on the extended guard-band for NR NTN and IoT NTN</w:t>
            </w:r>
          </w:p>
        </w:tc>
        <w:tc>
          <w:tcPr>
            <w:tcW w:w="993" w:type="dxa"/>
          </w:tcPr>
          <w:p w14:paraId="68DBDC7A" w14:textId="5DE5C460" w:rsidR="0004079C" w:rsidRPr="00033BCF" w:rsidRDefault="00B36E2F" w:rsidP="000407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#111</w:t>
            </w:r>
          </w:p>
        </w:tc>
        <w:tc>
          <w:tcPr>
            <w:tcW w:w="1074" w:type="dxa"/>
          </w:tcPr>
          <w:p w14:paraId="55A61401" w14:textId="792830BF" w:rsidR="0004079C" w:rsidRPr="00033BCF" w:rsidRDefault="0004079C" w:rsidP="0004079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#112</w:t>
            </w:r>
          </w:p>
        </w:tc>
        <w:tc>
          <w:tcPr>
            <w:tcW w:w="2186" w:type="dxa"/>
          </w:tcPr>
          <w:p w14:paraId="5F5A427A" w14:textId="77777777" w:rsidR="0004079C" w:rsidRDefault="0004079C" w:rsidP="0004079C">
            <w:pPr>
              <w:pStyle w:val="TAL"/>
            </w:pPr>
          </w:p>
        </w:tc>
      </w:tr>
    </w:tbl>
    <w:p w14:paraId="5686FA37" w14:textId="77777777" w:rsidR="009127A6" w:rsidRDefault="00D8707A" w:rsidP="009127A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339FBF5" w14:textId="77777777" w:rsidR="009127A6" w:rsidRPr="009127A6" w:rsidRDefault="009127A6" w:rsidP="009127A6">
      <w:pPr>
        <w:pStyle w:val="NO"/>
        <w:spacing w:before="120"/>
        <w:rPr>
          <w:color w:val="0000FF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7C2B464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838FAA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534241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34ADC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B4897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1CA38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9F6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723F" w14:paraId="3C2AE2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EB4F" w14:textId="0F553A7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</w:t>
            </w:r>
            <w:r w:rsidR="00E76CE0">
              <w:rPr>
                <w:rFonts w:cs="Arial"/>
                <w:sz w:val="16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0114" w14:textId="4D8ACDC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2BC4" w14:textId="197B7E9F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</w:t>
            </w:r>
            <w:r w:rsidR="005B1F33">
              <w:rPr>
                <w:rFonts w:cs="Arial"/>
                <w:sz w:val="16"/>
              </w:rPr>
              <w:t>11</w:t>
            </w:r>
            <w:r w:rsidR="00FD1D47">
              <w:rPr>
                <w:rFonts w:cs="Arial"/>
                <w:sz w:val="16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D55" w14:textId="408DC67E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E76CE0" w14:paraId="61FCAB0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A6C7" w14:textId="5C32E1E7" w:rsidR="00E76CE0" w:rsidRPr="002E0A61" w:rsidRDefault="00E76CE0" w:rsidP="00E76CE0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</w:t>
            </w:r>
            <w:r>
              <w:rPr>
                <w:rFonts w:cs="Arial"/>
                <w:sz w:val="16"/>
              </w:rPr>
              <w:t>6</w:t>
            </w:r>
            <w:r w:rsidRPr="002E0A61">
              <w:rPr>
                <w:rFonts w:cs="Arial"/>
                <w:sz w:val="16"/>
              </w:rPr>
              <w:t>.10</w:t>
            </w:r>
            <w:r>
              <w:rPr>
                <w:rFonts w:cs="Arial"/>
                <w:sz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8F0" w14:textId="1372095F" w:rsidR="00E76CE0" w:rsidRPr="002E0A61" w:rsidRDefault="00E76CE0" w:rsidP="00E76CE0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E18" w14:textId="170CE48C" w:rsidR="00E76CE0" w:rsidRPr="00941CB0" w:rsidRDefault="00E76CE0" w:rsidP="00E76CE0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FD1D47">
              <w:rPr>
                <w:rFonts w:cs="Arial"/>
                <w:sz w:val="16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D51" w14:textId="0E333642" w:rsidR="00E76CE0" w:rsidRDefault="00E76CE0" w:rsidP="00E76CE0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A30034" w14:paraId="6664852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769" w14:textId="15FBF5D3" w:rsidR="00A30034" w:rsidRPr="002E0A61" w:rsidRDefault="00A3003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2AE0" w14:textId="2174FC9E" w:rsidR="00A30034" w:rsidRPr="002E0A61" w:rsidRDefault="00A3003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Release independent of the feature to earlier release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A43A" w14:textId="2ED0D819" w:rsidR="00A30034" w:rsidRDefault="00A30034" w:rsidP="00A30034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#11</w:t>
            </w:r>
            <w:r w:rsidR="00FD1D47">
              <w:rPr>
                <w:rFonts w:cs="Arial"/>
                <w:sz w:val="16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F82C" w14:textId="44F80140" w:rsidR="00A30034" w:rsidRPr="006F6D22" w:rsidRDefault="00A30034" w:rsidP="00A30034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</w:tbl>
    <w:p w14:paraId="18666DF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C9681D7" w14:textId="77777777" w:rsidR="0076388B" w:rsidRDefault="0076388B" w:rsidP="00C4305E"/>
    <w:p w14:paraId="24FFE3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BECB17D" w14:textId="717099CD" w:rsidR="00310C50" w:rsidRPr="00E11C3A" w:rsidRDefault="00A30034" w:rsidP="00D2718C">
      <w:pPr>
        <w:ind w:right="-99"/>
        <w:rPr>
          <w:lang w:eastAsia="zh-CN"/>
        </w:rPr>
      </w:pPr>
      <w:r>
        <w:rPr>
          <w:lang w:eastAsia="zh-CN"/>
        </w:rPr>
        <w:t>…..</w:t>
      </w:r>
    </w:p>
    <w:p w14:paraId="58E8317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5EBDB1D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61824AF" w14:textId="64225060" w:rsidR="00557B2E" w:rsidRPr="00557B2E" w:rsidRDefault="009127A6" w:rsidP="005C742B">
      <w:pPr>
        <w:ind w:right="-99"/>
        <w:rPr>
          <w:lang w:eastAsia="zh-CN"/>
        </w:rPr>
      </w:pPr>
      <w:r>
        <w:rPr>
          <w:lang w:eastAsia="zh-CN"/>
        </w:rPr>
        <w:t>RAN WG</w:t>
      </w:r>
      <w:r w:rsidR="00623C76">
        <w:rPr>
          <w:lang w:eastAsia="zh-CN"/>
        </w:rPr>
        <w:t>4</w:t>
      </w:r>
    </w:p>
    <w:p w14:paraId="7744367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EEAA53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5ACFE533" w14:textId="77777777" w:rsidR="002D1D1C" w:rsidRDefault="002D1D1C" w:rsidP="002D1D1C"/>
    <w:p w14:paraId="7498A94B" w14:textId="77777777" w:rsidR="0033027D" w:rsidRPr="009127A6" w:rsidRDefault="0027433E" w:rsidP="009127A6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40922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FA3A54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428BB" w14:paraId="7FAC9170" w14:textId="77777777" w:rsidTr="00910872">
        <w:trPr>
          <w:jc w:val="center"/>
        </w:trPr>
        <w:tc>
          <w:tcPr>
            <w:tcW w:w="0" w:type="auto"/>
            <w:vAlign w:val="center"/>
          </w:tcPr>
          <w:p w14:paraId="4D8197E2" w14:textId="383D6413" w:rsidR="005428BB" w:rsidRPr="0000381E" w:rsidRDefault="005428BB" w:rsidP="005428B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428BB" w14:paraId="58E2611B" w14:textId="77777777" w:rsidTr="00910872">
        <w:trPr>
          <w:jc w:val="center"/>
        </w:trPr>
        <w:tc>
          <w:tcPr>
            <w:tcW w:w="0" w:type="auto"/>
            <w:vAlign w:val="center"/>
          </w:tcPr>
          <w:p w14:paraId="1D3016AB" w14:textId="1BA6D07C" w:rsidR="005428BB" w:rsidRPr="0000381E" w:rsidRDefault="005428BB" w:rsidP="005428B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428BB" w14:paraId="5BBC4DA8" w14:textId="77777777" w:rsidTr="00910872">
        <w:trPr>
          <w:jc w:val="center"/>
        </w:trPr>
        <w:tc>
          <w:tcPr>
            <w:tcW w:w="0" w:type="auto"/>
            <w:vAlign w:val="center"/>
          </w:tcPr>
          <w:p w14:paraId="1AAF8CE1" w14:textId="7DC29E6A" w:rsidR="005428BB" w:rsidRPr="0000381E" w:rsidRDefault="005428BB" w:rsidP="005428B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428BB" w14:paraId="09DE11EE" w14:textId="77777777" w:rsidTr="00910872">
        <w:trPr>
          <w:jc w:val="center"/>
        </w:trPr>
        <w:tc>
          <w:tcPr>
            <w:tcW w:w="0" w:type="auto"/>
            <w:vAlign w:val="center"/>
          </w:tcPr>
          <w:p w14:paraId="1BE06060" w14:textId="72BBC61A" w:rsidR="005428BB" w:rsidRPr="0000381E" w:rsidRDefault="005428BB" w:rsidP="005428B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11F21DD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5E8DB" w14:textId="77777777" w:rsidR="00A102E1" w:rsidRDefault="00A102E1">
      <w:r>
        <w:separator/>
      </w:r>
    </w:p>
  </w:endnote>
  <w:endnote w:type="continuationSeparator" w:id="0">
    <w:p w14:paraId="1F6B8C64" w14:textId="77777777" w:rsidR="00A102E1" w:rsidRDefault="00A10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CC79F" w14:textId="77777777" w:rsidR="000E7349" w:rsidRDefault="000E734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C3836"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1F1CE" w14:textId="77777777" w:rsidR="00A102E1" w:rsidRDefault="00A102E1">
      <w:r>
        <w:separator/>
      </w:r>
    </w:p>
  </w:footnote>
  <w:footnote w:type="continuationSeparator" w:id="0">
    <w:p w14:paraId="5BE88605" w14:textId="77777777" w:rsidR="00A102E1" w:rsidRDefault="00A10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37EE6"/>
    <w:multiLevelType w:val="hybridMultilevel"/>
    <w:tmpl w:val="3D2E8EEA"/>
    <w:lvl w:ilvl="0" w:tplc="4722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E0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E82D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4F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61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A8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E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E6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0C5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6A1F71"/>
    <w:multiLevelType w:val="hybridMultilevel"/>
    <w:tmpl w:val="AFE455E8"/>
    <w:lvl w:ilvl="0" w:tplc="0ED8D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D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674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E10E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44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A2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CE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4E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1CE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D0162"/>
    <w:multiLevelType w:val="hybridMultilevel"/>
    <w:tmpl w:val="8B524E2C"/>
    <w:lvl w:ilvl="0" w:tplc="82B27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E086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6A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24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E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AC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65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25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E9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4038D7"/>
    <w:multiLevelType w:val="hybridMultilevel"/>
    <w:tmpl w:val="BD701EB2"/>
    <w:lvl w:ilvl="0" w:tplc="FC866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F817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2A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C1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C5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42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6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01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82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C657C1"/>
    <w:multiLevelType w:val="hybridMultilevel"/>
    <w:tmpl w:val="95509CAE"/>
    <w:lvl w:ilvl="0" w:tplc="46F20B8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54B270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90125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00958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EA059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F4267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CA5DB2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28B1A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DCF348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02F54"/>
    <w:multiLevelType w:val="hybridMultilevel"/>
    <w:tmpl w:val="E2848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3" w:tplc="00000005">
      <w:numFmt w:val="bullet"/>
      <w:lvlText w:val="–"/>
      <w:lvlJc w:val="left"/>
      <w:pPr>
        <w:ind w:left="1494" w:hanging="360"/>
      </w:pPr>
      <w:rPr>
        <w:rFonts w:ascii="Cambria" w:hAnsi="Cambria" w:cs="Cambria" w:hint="default"/>
        <w:b w:val="0"/>
        <w:i w:val="0"/>
        <w:w w:val="119"/>
        <w:sz w:val="22"/>
      </w:rPr>
    </w:lvl>
    <w:lvl w:ilvl="4" w:tplc="05B416BA">
      <w:numFmt w:val="bullet"/>
      <w:lvlText w:val="-"/>
      <w:lvlJc w:val="left"/>
      <w:pPr>
        <w:ind w:left="3240" w:hanging="360"/>
      </w:pPr>
      <w:rPr>
        <w:rFonts w:ascii="Times New Roman" w:eastAsia="DengXi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3B771A"/>
    <w:multiLevelType w:val="hybridMultilevel"/>
    <w:tmpl w:val="DA300C1C"/>
    <w:lvl w:ilvl="0" w:tplc="036E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877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C2C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201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AE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A9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C81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E3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A6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7875156"/>
    <w:multiLevelType w:val="hybridMultilevel"/>
    <w:tmpl w:val="387A22A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742DE"/>
    <w:multiLevelType w:val="hybridMultilevel"/>
    <w:tmpl w:val="0D96B05A"/>
    <w:lvl w:ilvl="0" w:tplc="032AB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A2A4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9A0B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AE7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B4A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600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AC7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2A73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F8AB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8650A8"/>
    <w:multiLevelType w:val="hybridMultilevel"/>
    <w:tmpl w:val="09EE730A"/>
    <w:lvl w:ilvl="0" w:tplc="1218649C">
      <w:start w:val="2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85D1FAF"/>
    <w:multiLevelType w:val="hybridMultilevel"/>
    <w:tmpl w:val="7BF00F1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FB6E50"/>
    <w:multiLevelType w:val="hybridMultilevel"/>
    <w:tmpl w:val="6CFECA64"/>
    <w:lvl w:ilvl="0" w:tplc="F6862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A406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854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44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C0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C3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0C0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6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81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7A6B46"/>
    <w:multiLevelType w:val="hybridMultilevel"/>
    <w:tmpl w:val="4D08B21A"/>
    <w:lvl w:ilvl="0" w:tplc="1074B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E2D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0F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84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C2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40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05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547A2E"/>
    <w:multiLevelType w:val="hybridMultilevel"/>
    <w:tmpl w:val="201EA1BC"/>
    <w:lvl w:ilvl="0" w:tplc="32E4B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A7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445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CB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0D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46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41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C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7CA0E67"/>
    <w:multiLevelType w:val="hybridMultilevel"/>
    <w:tmpl w:val="602C1376"/>
    <w:lvl w:ilvl="0" w:tplc="0994C2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7837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506B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78D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CCE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8CD8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C08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7AC4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6825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45A81"/>
    <w:multiLevelType w:val="hybridMultilevel"/>
    <w:tmpl w:val="839C8F70"/>
    <w:lvl w:ilvl="0" w:tplc="5C6C2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674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413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EA8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0B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E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0C8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26C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01133A"/>
    <w:multiLevelType w:val="hybridMultilevel"/>
    <w:tmpl w:val="9BA44E1A"/>
    <w:lvl w:ilvl="0" w:tplc="D0226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0E27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81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87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81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D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24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0C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C5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9D7454"/>
    <w:multiLevelType w:val="hybridMultilevel"/>
    <w:tmpl w:val="15AE2480"/>
    <w:lvl w:ilvl="0" w:tplc="866AF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9C8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20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C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8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AA29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43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06C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0C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ED25E6"/>
    <w:multiLevelType w:val="hybridMultilevel"/>
    <w:tmpl w:val="30F823DC"/>
    <w:lvl w:ilvl="0" w:tplc="214E1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2BF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2E2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C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FCC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8B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380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3EB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BD6BAE"/>
    <w:multiLevelType w:val="hybridMultilevel"/>
    <w:tmpl w:val="D488EC3E"/>
    <w:lvl w:ilvl="0" w:tplc="AFF6E084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131527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27704177">
    <w:abstractNumId w:val="21"/>
  </w:num>
  <w:num w:numId="3" w16cid:durableId="1062407410">
    <w:abstractNumId w:val="18"/>
  </w:num>
  <w:num w:numId="4" w16cid:durableId="1812988557">
    <w:abstractNumId w:val="9"/>
  </w:num>
  <w:num w:numId="5" w16cid:durableId="656375583">
    <w:abstractNumId w:val="31"/>
  </w:num>
  <w:num w:numId="6" w16cid:durableId="2025980410">
    <w:abstractNumId w:val="25"/>
  </w:num>
  <w:num w:numId="7" w16cid:durableId="982587953">
    <w:abstractNumId w:val="6"/>
  </w:num>
  <w:num w:numId="8" w16cid:durableId="1178497859">
    <w:abstractNumId w:val="10"/>
  </w:num>
  <w:num w:numId="9" w16cid:durableId="562064081">
    <w:abstractNumId w:val="4"/>
  </w:num>
  <w:num w:numId="10" w16cid:durableId="1485202609">
    <w:abstractNumId w:val="17"/>
  </w:num>
  <w:num w:numId="11" w16cid:durableId="363098395">
    <w:abstractNumId w:val="5"/>
  </w:num>
  <w:num w:numId="12" w16cid:durableId="585577860">
    <w:abstractNumId w:val="26"/>
  </w:num>
  <w:num w:numId="13" w16cid:durableId="961300251">
    <w:abstractNumId w:val="29"/>
  </w:num>
  <w:num w:numId="14" w16cid:durableId="1385330732">
    <w:abstractNumId w:val="1"/>
  </w:num>
  <w:num w:numId="15" w16cid:durableId="963928714">
    <w:abstractNumId w:val="8"/>
  </w:num>
  <w:num w:numId="16" w16cid:durableId="1132135044">
    <w:abstractNumId w:val="13"/>
  </w:num>
  <w:num w:numId="17" w16cid:durableId="1184827444">
    <w:abstractNumId w:val="7"/>
  </w:num>
  <w:num w:numId="18" w16cid:durableId="961764139">
    <w:abstractNumId w:val="2"/>
  </w:num>
  <w:num w:numId="19" w16cid:durableId="719087662">
    <w:abstractNumId w:val="28"/>
  </w:num>
  <w:num w:numId="20" w16cid:durableId="683048086">
    <w:abstractNumId w:val="23"/>
  </w:num>
  <w:num w:numId="21" w16cid:durableId="167990091">
    <w:abstractNumId w:val="24"/>
  </w:num>
  <w:num w:numId="22" w16cid:durableId="1985355796">
    <w:abstractNumId w:val="3"/>
  </w:num>
  <w:num w:numId="23" w16cid:durableId="764571178">
    <w:abstractNumId w:val="20"/>
  </w:num>
  <w:num w:numId="24" w16cid:durableId="189684289">
    <w:abstractNumId w:val="15"/>
  </w:num>
  <w:num w:numId="25" w16cid:durableId="1022245429">
    <w:abstractNumId w:val="22"/>
  </w:num>
  <w:num w:numId="26" w16cid:durableId="549728920">
    <w:abstractNumId w:val="27"/>
  </w:num>
  <w:num w:numId="27" w16cid:durableId="2118019086">
    <w:abstractNumId w:val="11"/>
  </w:num>
  <w:num w:numId="28" w16cid:durableId="1128085021">
    <w:abstractNumId w:val="12"/>
  </w:num>
  <w:num w:numId="29" w16cid:durableId="1436247983">
    <w:abstractNumId w:val="19"/>
  </w:num>
  <w:num w:numId="30" w16cid:durableId="1963539841">
    <w:abstractNumId w:val="30"/>
  </w:num>
  <w:num w:numId="31" w16cid:durableId="2102599440">
    <w:abstractNumId w:val="16"/>
  </w:num>
  <w:num w:numId="32" w16cid:durableId="7741069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IztrAwNDU3sDA3sTRT0lEKTi0uzszPAykwqwUAJKxg+CwAAAA="/>
  </w:docVars>
  <w:rsids>
    <w:rsidRoot w:val="00F4338D"/>
    <w:rsid w:val="00002B0C"/>
    <w:rsid w:val="0000381E"/>
    <w:rsid w:val="00003B9A"/>
    <w:rsid w:val="00005179"/>
    <w:rsid w:val="00006EF7"/>
    <w:rsid w:val="00011074"/>
    <w:rsid w:val="0001220A"/>
    <w:rsid w:val="000132D1"/>
    <w:rsid w:val="00014E26"/>
    <w:rsid w:val="00017A96"/>
    <w:rsid w:val="00020350"/>
    <w:rsid w:val="000205C5"/>
    <w:rsid w:val="00020DAE"/>
    <w:rsid w:val="00022F9B"/>
    <w:rsid w:val="00025316"/>
    <w:rsid w:val="00032892"/>
    <w:rsid w:val="000336A4"/>
    <w:rsid w:val="00033BCF"/>
    <w:rsid w:val="00035ED1"/>
    <w:rsid w:val="000361C5"/>
    <w:rsid w:val="00037C06"/>
    <w:rsid w:val="000401DE"/>
    <w:rsid w:val="0004079C"/>
    <w:rsid w:val="00041D70"/>
    <w:rsid w:val="00041E21"/>
    <w:rsid w:val="000448E1"/>
    <w:rsid w:val="00044DAE"/>
    <w:rsid w:val="000458E9"/>
    <w:rsid w:val="00047910"/>
    <w:rsid w:val="00050C64"/>
    <w:rsid w:val="000521AE"/>
    <w:rsid w:val="00052BF8"/>
    <w:rsid w:val="00054EC7"/>
    <w:rsid w:val="00055421"/>
    <w:rsid w:val="00057116"/>
    <w:rsid w:val="00060C93"/>
    <w:rsid w:val="00064CB2"/>
    <w:rsid w:val="00066954"/>
    <w:rsid w:val="00067741"/>
    <w:rsid w:val="00072A56"/>
    <w:rsid w:val="00072DA3"/>
    <w:rsid w:val="00075FF4"/>
    <w:rsid w:val="00076D55"/>
    <w:rsid w:val="00076DAD"/>
    <w:rsid w:val="000772F8"/>
    <w:rsid w:val="00080943"/>
    <w:rsid w:val="00082CCB"/>
    <w:rsid w:val="00090C79"/>
    <w:rsid w:val="00090E55"/>
    <w:rsid w:val="000949E2"/>
    <w:rsid w:val="000A3125"/>
    <w:rsid w:val="000A3306"/>
    <w:rsid w:val="000A7DF2"/>
    <w:rsid w:val="000B0519"/>
    <w:rsid w:val="000B1ABD"/>
    <w:rsid w:val="000B54FD"/>
    <w:rsid w:val="000B5594"/>
    <w:rsid w:val="000B61FD"/>
    <w:rsid w:val="000B6603"/>
    <w:rsid w:val="000C0BF7"/>
    <w:rsid w:val="000C139E"/>
    <w:rsid w:val="000C5FE3"/>
    <w:rsid w:val="000D122A"/>
    <w:rsid w:val="000D5D45"/>
    <w:rsid w:val="000D5E5B"/>
    <w:rsid w:val="000D5F61"/>
    <w:rsid w:val="000E436E"/>
    <w:rsid w:val="000E4B19"/>
    <w:rsid w:val="000E55AD"/>
    <w:rsid w:val="000E630D"/>
    <w:rsid w:val="000E7349"/>
    <w:rsid w:val="000F69DD"/>
    <w:rsid w:val="000F7373"/>
    <w:rsid w:val="000F7E20"/>
    <w:rsid w:val="001001BD"/>
    <w:rsid w:val="00100663"/>
    <w:rsid w:val="00101936"/>
    <w:rsid w:val="00101B16"/>
    <w:rsid w:val="00102222"/>
    <w:rsid w:val="001042AF"/>
    <w:rsid w:val="001059FD"/>
    <w:rsid w:val="00111918"/>
    <w:rsid w:val="00112068"/>
    <w:rsid w:val="00120541"/>
    <w:rsid w:val="001211F3"/>
    <w:rsid w:val="00123B19"/>
    <w:rsid w:val="00127B5D"/>
    <w:rsid w:val="001413A4"/>
    <w:rsid w:val="00143B7F"/>
    <w:rsid w:val="00147368"/>
    <w:rsid w:val="0015139D"/>
    <w:rsid w:val="00153F6D"/>
    <w:rsid w:val="001544FE"/>
    <w:rsid w:val="00162257"/>
    <w:rsid w:val="001634E3"/>
    <w:rsid w:val="00163676"/>
    <w:rsid w:val="00166818"/>
    <w:rsid w:val="00167E98"/>
    <w:rsid w:val="00171925"/>
    <w:rsid w:val="00173998"/>
    <w:rsid w:val="00174617"/>
    <w:rsid w:val="001759A7"/>
    <w:rsid w:val="0017631D"/>
    <w:rsid w:val="001808F9"/>
    <w:rsid w:val="001823EC"/>
    <w:rsid w:val="00184396"/>
    <w:rsid w:val="00191077"/>
    <w:rsid w:val="00193974"/>
    <w:rsid w:val="00194F99"/>
    <w:rsid w:val="001A4192"/>
    <w:rsid w:val="001A63AD"/>
    <w:rsid w:val="001A7B69"/>
    <w:rsid w:val="001B27AD"/>
    <w:rsid w:val="001C5C86"/>
    <w:rsid w:val="001C6B14"/>
    <w:rsid w:val="001C718D"/>
    <w:rsid w:val="001D07EF"/>
    <w:rsid w:val="001D143E"/>
    <w:rsid w:val="001E14C4"/>
    <w:rsid w:val="001E3CB9"/>
    <w:rsid w:val="001F301D"/>
    <w:rsid w:val="001F5D23"/>
    <w:rsid w:val="001F7EB4"/>
    <w:rsid w:val="002000C2"/>
    <w:rsid w:val="002043E8"/>
    <w:rsid w:val="00205F25"/>
    <w:rsid w:val="00206A6F"/>
    <w:rsid w:val="00221B1E"/>
    <w:rsid w:val="00222C45"/>
    <w:rsid w:val="002235D2"/>
    <w:rsid w:val="0022499B"/>
    <w:rsid w:val="00225B16"/>
    <w:rsid w:val="00232539"/>
    <w:rsid w:val="00234ADD"/>
    <w:rsid w:val="00235BEF"/>
    <w:rsid w:val="00240DCD"/>
    <w:rsid w:val="00243D4C"/>
    <w:rsid w:val="002446FC"/>
    <w:rsid w:val="00245420"/>
    <w:rsid w:val="00246C4B"/>
    <w:rsid w:val="0024786B"/>
    <w:rsid w:val="00251D80"/>
    <w:rsid w:val="002540AE"/>
    <w:rsid w:val="00254FB5"/>
    <w:rsid w:val="00256C73"/>
    <w:rsid w:val="002604E7"/>
    <w:rsid w:val="00264022"/>
    <w:rsid w:val="002640E5"/>
    <w:rsid w:val="0026436F"/>
    <w:rsid w:val="0026606E"/>
    <w:rsid w:val="0027018D"/>
    <w:rsid w:val="00270BDC"/>
    <w:rsid w:val="0027433E"/>
    <w:rsid w:val="002753AA"/>
    <w:rsid w:val="00275E72"/>
    <w:rsid w:val="002762AD"/>
    <w:rsid w:val="00276403"/>
    <w:rsid w:val="00282428"/>
    <w:rsid w:val="002847C3"/>
    <w:rsid w:val="00293BD5"/>
    <w:rsid w:val="002A5382"/>
    <w:rsid w:val="002B009D"/>
    <w:rsid w:val="002B74C6"/>
    <w:rsid w:val="002C1C50"/>
    <w:rsid w:val="002D1513"/>
    <w:rsid w:val="002D1D1C"/>
    <w:rsid w:val="002D4CDA"/>
    <w:rsid w:val="002D5886"/>
    <w:rsid w:val="002D5A27"/>
    <w:rsid w:val="002E5007"/>
    <w:rsid w:val="002E6A7D"/>
    <w:rsid w:val="002E7A9E"/>
    <w:rsid w:val="002F01CF"/>
    <w:rsid w:val="002F3C41"/>
    <w:rsid w:val="002F6C5C"/>
    <w:rsid w:val="0030045C"/>
    <w:rsid w:val="003029CB"/>
    <w:rsid w:val="00305316"/>
    <w:rsid w:val="00306585"/>
    <w:rsid w:val="00306A92"/>
    <w:rsid w:val="00307B99"/>
    <w:rsid w:val="00310C50"/>
    <w:rsid w:val="003142B3"/>
    <w:rsid w:val="003205AD"/>
    <w:rsid w:val="0033027D"/>
    <w:rsid w:val="00332717"/>
    <w:rsid w:val="003353A1"/>
    <w:rsid w:val="00335FB2"/>
    <w:rsid w:val="00344158"/>
    <w:rsid w:val="00347B74"/>
    <w:rsid w:val="00353524"/>
    <w:rsid w:val="003549D8"/>
    <w:rsid w:val="00355CB6"/>
    <w:rsid w:val="0035787E"/>
    <w:rsid w:val="00362B63"/>
    <w:rsid w:val="00364D5F"/>
    <w:rsid w:val="00366248"/>
    <w:rsid w:val="00366257"/>
    <w:rsid w:val="003721BD"/>
    <w:rsid w:val="00382A11"/>
    <w:rsid w:val="00383D67"/>
    <w:rsid w:val="0038453D"/>
    <w:rsid w:val="0038516D"/>
    <w:rsid w:val="003869D7"/>
    <w:rsid w:val="00393869"/>
    <w:rsid w:val="003959B3"/>
    <w:rsid w:val="003967B0"/>
    <w:rsid w:val="003A08AA"/>
    <w:rsid w:val="003A1EB0"/>
    <w:rsid w:val="003A6A5C"/>
    <w:rsid w:val="003B1201"/>
    <w:rsid w:val="003B3060"/>
    <w:rsid w:val="003B3A93"/>
    <w:rsid w:val="003C0F14"/>
    <w:rsid w:val="003C1E36"/>
    <w:rsid w:val="003C2DA6"/>
    <w:rsid w:val="003C6DA6"/>
    <w:rsid w:val="003D0366"/>
    <w:rsid w:val="003D2781"/>
    <w:rsid w:val="003D62A9"/>
    <w:rsid w:val="003E0D9F"/>
    <w:rsid w:val="003E1027"/>
    <w:rsid w:val="003E3AFC"/>
    <w:rsid w:val="003E41D8"/>
    <w:rsid w:val="003F048D"/>
    <w:rsid w:val="003F04C7"/>
    <w:rsid w:val="003F268E"/>
    <w:rsid w:val="003F48B7"/>
    <w:rsid w:val="003F7142"/>
    <w:rsid w:val="003F7B3D"/>
    <w:rsid w:val="0040240E"/>
    <w:rsid w:val="00403CEC"/>
    <w:rsid w:val="004053F4"/>
    <w:rsid w:val="00407305"/>
    <w:rsid w:val="00411698"/>
    <w:rsid w:val="004131EE"/>
    <w:rsid w:val="00414164"/>
    <w:rsid w:val="0041789B"/>
    <w:rsid w:val="00423BDB"/>
    <w:rsid w:val="00423D1D"/>
    <w:rsid w:val="004260A5"/>
    <w:rsid w:val="00430C29"/>
    <w:rsid w:val="00432283"/>
    <w:rsid w:val="004359A2"/>
    <w:rsid w:val="0043745F"/>
    <w:rsid w:val="00437F58"/>
    <w:rsid w:val="0044029F"/>
    <w:rsid w:val="00440BC9"/>
    <w:rsid w:val="00442A63"/>
    <w:rsid w:val="004432D9"/>
    <w:rsid w:val="00443F4C"/>
    <w:rsid w:val="00444963"/>
    <w:rsid w:val="00447114"/>
    <w:rsid w:val="00447138"/>
    <w:rsid w:val="00452316"/>
    <w:rsid w:val="00454609"/>
    <w:rsid w:val="00455DE4"/>
    <w:rsid w:val="00455E88"/>
    <w:rsid w:val="0046168B"/>
    <w:rsid w:val="004621B5"/>
    <w:rsid w:val="00463336"/>
    <w:rsid w:val="0046598E"/>
    <w:rsid w:val="00477A96"/>
    <w:rsid w:val="0048267C"/>
    <w:rsid w:val="00487598"/>
    <w:rsid w:val="004876B9"/>
    <w:rsid w:val="00493A79"/>
    <w:rsid w:val="00495840"/>
    <w:rsid w:val="00496B3E"/>
    <w:rsid w:val="004A1F1A"/>
    <w:rsid w:val="004A40BE"/>
    <w:rsid w:val="004A6A60"/>
    <w:rsid w:val="004B2314"/>
    <w:rsid w:val="004B48C6"/>
    <w:rsid w:val="004B6F49"/>
    <w:rsid w:val="004C0726"/>
    <w:rsid w:val="004C4E4C"/>
    <w:rsid w:val="004C594F"/>
    <w:rsid w:val="004C634D"/>
    <w:rsid w:val="004D24B9"/>
    <w:rsid w:val="004D5816"/>
    <w:rsid w:val="004E04FC"/>
    <w:rsid w:val="004E1C12"/>
    <w:rsid w:val="004E2CE2"/>
    <w:rsid w:val="004E44FE"/>
    <w:rsid w:val="004E4D1F"/>
    <w:rsid w:val="004E5172"/>
    <w:rsid w:val="004E5542"/>
    <w:rsid w:val="004E6F8A"/>
    <w:rsid w:val="004F07B8"/>
    <w:rsid w:val="00501091"/>
    <w:rsid w:val="00502CD2"/>
    <w:rsid w:val="00504E33"/>
    <w:rsid w:val="005051C6"/>
    <w:rsid w:val="0050532C"/>
    <w:rsid w:val="00507103"/>
    <w:rsid w:val="00512839"/>
    <w:rsid w:val="005257AB"/>
    <w:rsid w:val="00530535"/>
    <w:rsid w:val="0053536B"/>
    <w:rsid w:val="00537178"/>
    <w:rsid w:val="005428BB"/>
    <w:rsid w:val="00551584"/>
    <w:rsid w:val="00551A59"/>
    <w:rsid w:val="0055216E"/>
    <w:rsid w:val="00552C2C"/>
    <w:rsid w:val="005555B7"/>
    <w:rsid w:val="005562A8"/>
    <w:rsid w:val="005563C8"/>
    <w:rsid w:val="005573BB"/>
    <w:rsid w:val="00557B2E"/>
    <w:rsid w:val="0056037B"/>
    <w:rsid w:val="00561267"/>
    <w:rsid w:val="00566283"/>
    <w:rsid w:val="00571E3F"/>
    <w:rsid w:val="00574059"/>
    <w:rsid w:val="00586951"/>
    <w:rsid w:val="00590087"/>
    <w:rsid w:val="005944B5"/>
    <w:rsid w:val="005A032D"/>
    <w:rsid w:val="005A635B"/>
    <w:rsid w:val="005B1F33"/>
    <w:rsid w:val="005B4A64"/>
    <w:rsid w:val="005B5CE3"/>
    <w:rsid w:val="005C0DCE"/>
    <w:rsid w:val="005C22B1"/>
    <w:rsid w:val="005C29F7"/>
    <w:rsid w:val="005C4F58"/>
    <w:rsid w:val="005C54D2"/>
    <w:rsid w:val="005C5E8D"/>
    <w:rsid w:val="005C742B"/>
    <w:rsid w:val="005C78F2"/>
    <w:rsid w:val="005D057C"/>
    <w:rsid w:val="005D3FEC"/>
    <w:rsid w:val="005D44BE"/>
    <w:rsid w:val="005E088B"/>
    <w:rsid w:val="005E1128"/>
    <w:rsid w:val="005E52E7"/>
    <w:rsid w:val="005F28A3"/>
    <w:rsid w:val="005F6960"/>
    <w:rsid w:val="00604BF9"/>
    <w:rsid w:val="00610365"/>
    <w:rsid w:val="006114B6"/>
    <w:rsid w:val="00611EC4"/>
    <w:rsid w:val="00612542"/>
    <w:rsid w:val="006146D2"/>
    <w:rsid w:val="00620B3F"/>
    <w:rsid w:val="00621A2E"/>
    <w:rsid w:val="00622074"/>
    <w:rsid w:val="00622913"/>
    <w:rsid w:val="006239E7"/>
    <w:rsid w:val="00623C76"/>
    <w:rsid w:val="00625387"/>
    <w:rsid w:val="006254C4"/>
    <w:rsid w:val="006323BE"/>
    <w:rsid w:val="00632E5B"/>
    <w:rsid w:val="00633354"/>
    <w:rsid w:val="0063727B"/>
    <w:rsid w:val="0063745E"/>
    <w:rsid w:val="006418C6"/>
    <w:rsid w:val="00641D89"/>
    <w:rsid w:val="00641ED8"/>
    <w:rsid w:val="0064447B"/>
    <w:rsid w:val="00654893"/>
    <w:rsid w:val="0066252D"/>
    <w:rsid w:val="006633A4"/>
    <w:rsid w:val="006662CC"/>
    <w:rsid w:val="00667DD2"/>
    <w:rsid w:val="00671BBB"/>
    <w:rsid w:val="00676063"/>
    <w:rsid w:val="00677D6A"/>
    <w:rsid w:val="00682237"/>
    <w:rsid w:val="00690083"/>
    <w:rsid w:val="00693318"/>
    <w:rsid w:val="0069589C"/>
    <w:rsid w:val="006A0403"/>
    <w:rsid w:val="006A0EF8"/>
    <w:rsid w:val="006A3728"/>
    <w:rsid w:val="006A45BA"/>
    <w:rsid w:val="006B17DC"/>
    <w:rsid w:val="006B3170"/>
    <w:rsid w:val="006B4280"/>
    <w:rsid w:val="006B4B1C"/>
    <w:rsid w:val="006B6EAA"/>
    <w:rsid w:val="006B70D5"/>
    <w:rsid w:val="006B76AA"/>
    <w:rsid w:val="006C0C7C"/>
    <w:rsid w:val="006C4991"/>
    <w:rsid w:val="006E0F19"/>
    <w:rsid w:val="006E1FDA"/>
    <w:rsid w:val="006E20F1"/>
    <w:rsid w:val="006E33EF"/>
    <w:rsid w:val="006E5E87"/>
    <w:rsid w:val="006F2155"/>
    <w:rsid w:val="006F430F"/>
    <w:rsid w:val="006F5302"/>
    <w:rsid w:val="006F59F8"/>
    <w:rsid w:val="00706A1A"/>
    <w:rsid w:val="00707673"/>
    <w:rsid w:val="00715DB9"/>
    <w:rsid w:val="007162BE"/>
    <w:rsid w:val="007166FF"/>
    <w:rsid w:val="00722267"/>
    <w:rsid w:val="007272AA"/>
    <w:rsid w:val="007339D9"/>
    <w:rsid w:val="007352FB"/>
    <w:rsid w:val="00736D61"/>
    <w:rsid w:val="00742958"/>
    <w:rsid w:val="00746F46"/>
    <w:rsid w:val="00750023"/>
    <w:rsid w:val="0075252A"/>
    <w:rsid w:val="00762847"/>
    <w:rsid w:val="0076388B"/>
    <w:rsid w:val="00764B84"/>
    <w:rsid w:val="00765028"/>
    <w:rsid w:val="0077360A"/>
    <w:rsid w:val="0078034D"/>
    <w:rsid w:val="00782A9B"/>
    <w:rsid w:val="00783C96"/>
    <w:rsid w:val="00790BCC"/>
    <w:rsid w:val="00795CEE"/>
    <w:rsid w:val="00796A3F"/>
    <w:rsid w:val="00796F94"/>
    <w:rsid w:val="007974F5"/>
    <w:rsid w:val="007A0F37"/>
    <w:rsid w:val="007A420C"/>
    <w:rsid w:val="007A4346"/>
    <w:rsid w:val="007A5AA5"/>
    <w:rsid w:val="007A6136"/>
    <w:rsid w:val="007B0F49"/>
    <w:rsid w:val="007B5A37"/>
    <w:rsid w:val="007C05E3"/>
    <w:rsid w:val="007C60A4"/>
    <w:rsid w:val="007C7E14"/>
    <w:rsid w:val="007D03D2"/>
    <w:rsid w:val="007D1AB2"/>
    <w:rsid w:val="007D36CF"/>
    <w:rsid w:val="007D7A2A"/>
    <w:rsid w:val="007E28CB"/>
    <w:rsid w:val="007E4BE8"/>
    <w:rsid w:val="007E6702"/>
    <w:rsid w:val="007E704E"/>
    <w:rsid w:val="007E77A5"/>
    <w:rsid w:val="007F4703"/>
    <w:rsid w:val="007F4F72"/>
    <w:rsid w:val="007F522E"/>
    <w:rsid w:val="007F64DB"/>
    <w:rsid w:val="007F7421"/>
    <w:rsid w:val="00801F7F"/>
    <w:rsid w:val="00804F4C"/>
    <w:rsid w:val="00805812"/>
    <w:rsid w:val="00806A8C"/>
    <w:rsid w:val="00813C1F"/>
    <w:rsid w:val="00816484"/>
    <w:rsid w:val="008170E8"/>
    <w:rsid w:val="00820CB9"/>
    <w:rsid w:val="008234C6"/>
    <w:rsid w:val="00827FF7"/>
    <w:rsid w:val="00833870"/>
    <w:rsid w:val="00834A60"/>
    <w:rsid w:val="00835AB0"/>
    <w:rsid w:val="00845F9C"/>
    <w:rsid w:val="00850C43"/>
    <w:rsid w:val="00856078"/>
    <w:rsid w:val="0085723F"/>
    <w:rsid w:val="00860069"/>
    <w:rsid w:val="00863957"/>
    <w:rsid w:val="00863E89"/>
    <w:rsid w:val="00866E4B"/>
    <w:rsid w:val="00872B3B"/>
    <w:rsid w:val="00874222"/>
    <w:rsid w:val="0087441D"/>
    <w:rsid w:val="00877EDD"/>
    <w:rsid w:val="0088222A"/>
    <w:rsid w:val="00882358"/>
    <w:rsid w:val="008835FC"/>
    <w:rsid w:val="00886158"/>
    <w:rsid w:val="0088770C"/>
    <w:rsid w:val="008901F6"/>
    <w:rsid w:val="00896C03"/>
    <w:rsid w:val="008A05BF"/>
    <w:rsid w:val="008A495D"/>
    <w:rsid w:val="008A593F"/>
    <w:rsid w:val="008A68C8"/>
    <w:rsid w:val="008A6B43"/>
    <w:rsid w:val="008A715E"/>
    <w:rsid w:val="008A76FD"/>
    <w:rsid w:val="008B114B"/>
    <w:rsid w:val="008B2D09"/>
    <w:rsid w:val="008B4161"/>
    <w:rsid w:val="008B519F"/>
    <w:rsid w:val="008C0E78"/>
    <w:rsid w:val="008C1901"/>
    <w:rsid w:val="008C1E31"/>
    <w:rsid w:val="008C3A4A"/>
    <w:rsid w:val="008C3ECD"/>
    <w:rsid w:val="008C537F"/>
    <w:rsid w:val="008C6700"/>
    <w:rsid w:val="008D1790"/>
    <w:rsid w:val="008D311A"/>
    <w:rsid w:val="008D52CF"/>
    <w:rsid w:val="008D658B"/>
    <w:rsid w:val="008E27B8"/>
    <w:rsid w:val="008E64C5"/>
    <w:rsid w:val="008F1CF2"/>
    <w:rsid w:val="008F2180"/>
    <w:rsid w:val="008F613E"/>
    <w:rsid w:val="0090041F"/>
    <w:rsid w:val="00900796"/>
    <w:rsid w:val="00902659"/>
    <w:rsid w:val="00904D7A"/>
    <w:rsid w:val="009127A6"/>
    <w:rsid w:val="00913197"/>
    <w:rsid w:val="00915DDF"/>
    <w:rsid w:val="0091640C"/>
    <w:rsid w:val="00921CE4"/>
    <w:rsid w:val="00922D07"/>
    <w:rsid w:val="00922FCB"/>
    <w:rsid w:val="0093077E"/>
    <w:rsid w:val="00931568"/>
    <w:rsid w:val="009348D9"/>
    <w:rsid w:val="00935CB0"/>
    <w:rsid w:val="00940D2B"/>
    <w:rsid w:val="009428A9"/>
    <w:rsid w:val="009437A2"/>
    <w:rsid w:val="00944838"/>
    <w:rsid w:val="00944B28"/>
    <w:rsid w:val="00946949"/>
    <w:rsid w:val="00950560"/>
    <w:rsid w:val="00953E83"/>
    <w:rsid w:val="00954D56"/>
    <w:rsid w:val="0096098B"/>
    <w:rsid w:val="00962064"/>
    <w:rsid w:val="009627B8"/>
    <w:rsid w:val="00962BF1"/>
    <w:rsid w:val="00966BD6"/>
    <w:rsid w:val="00967838"/>
    <w:rsid w:val="00970D1D"/>
    <w:rsid w:val="00980456"/>
    <w:rsid w:val="00982CD6"/>
    <w:rsid w:val="00982DD1"/>
    <w:rsid w:val="00985720"/>
    <w:rsid w:val="00985B73"/>
    <w:rsid w:val="00986344"/>
    <w:rsid w:val="009870A7"/>
    <w:rsid w:val="00992266"/>
    <w:rsid w:val="00993667"/>
    <w:rsid w:val="00994A54"/>
    <w:rsid w:val="009A0B51"/>
    <w:rsid w:val="009A3BC4"/>
    <w:rsid w:val="009A527F"/>
    <w:rsid w:val="009A6092"/>
    <w:rsid w:val="009A63B4"/>
    <w:rsid w:val="009B12A5"/>
    <w:rsid w:val="009B1936"/>
    <w:rsid w:val="009B314C"/>
    <w:rsid w:val="009B493F"/>
    <w:rsid w:val="009B7632"/>
    <w:rsid w:val="009C2977"/>
    <w:rsid w:val="009C2DCC"/>
    <w:rsid w:val="009C6B95"/>
    <w:rsid w:val="009C78A2"/>
    <w:rsid w:val="009D183E"/>
    <w:rsid w:val="009D23B2"/>
    <w:rsid w:val="009D3B06"/>
    <w:rsid w:val="009E24EA"/>
    <w:rsid w:val="009E2684"/>
    <w:rsid w:val="009E543D"/>
    <w:rsid w:val="009E65A1"/>
    <w:rsid w:val="009E6C21"/>
    <w:rsid w:val="009F41AE"/>
    <w:rsid w:val="009F7959"/>
    <w:rsid w:val="00A01CFF"/>
    <w:rsid w:val="00A02325"/>
    <w:rsid w:val="00A02B1E"/>
    <w:rsid w:val="00A06EA5"/>
    <w:rsid w:val="00A102E1"/>
    <w:rsid w:val="00A10539"/>
    <w:rsid w:val="00A12893"/>
    <w:rsid w:val="00A15763"/>
    <w:rsid w:val="00A21BFB"/>
    <w:rsid w:val="00A226C6"/>
    <w:rsid w:val="00A24A6F"/>
    <w:rsid w:val="00A255FA"/>
    <w:rsid w:val="00A266D2"/>
    <w:rsid w:val="00A27912"/>
    <w:rsid w:val="00A30034"/>
    <w:rsid w:val="00A3189D"/>
    <w:rsid w:val="00A31DFC"/>
    <w:rsid w:val="00A338A3"/>
    <w:rsid w:val="00A339CF"/>
    <w:rsid w:val="00A341FC"/>
    <w:rsid w:val="00A34731"/>
    <w:rsid w:val="00A35110"/>
    <w:rsid w:val="00A36378"/>
    <w:rsid w:val="00A40015"/>
    <w:rsid w:val="00A4156D"/>
    <w:rsid w:val="00A42B8C"/>
    <w:rsid w:val="00A43DBD"/>
    <w:rsid w:val="00A47445"/>
    <w:rsid w:val="00A5274E"/>
    <w:rsid w:val="00A56C9D"/>
    <w:rsid w:val="00A61082"/>
    <w:rsid w:val="00A6409E"/>
    <w:rsid w:val="00A6656B"/>
    <w:rsid w:val="00A70333"/>
    <w:rsid w:val="00A7053D"/>
    <w:rsid w:val="00A70E1E"/>
    <w:rsid w:val="00A72AFA"/>
    <w:rsid w:val="00A73257"/>
    <w:rsid w:val="00A7523A"/>
    <w:rsid w:val="00A76184"/>
    <w:rsid w:val="00A81E4F"/>
    <w:rsid w:val="00A855E5"/>
    <w:rsid w:val="00A9081F"/>
    <w:rsid w:val="00A90992"/>
    <w:rsid w:val="00A9188C"/>
    <w:rsid w:val="00A9334D"/>
    <w:rsid w:val="00A9489E"/>
    <w:rsid w:val="00A95B18"/>
    <w:rsid w:val="00A97002"/>
    <w:rsid w:val="00A97A52"/>
    <w:rsid w:val="00AA0D6A"/>
    <w:rsid w:val="00AA4A0B"/>
    <w:rsid w:val="00AA5B7D"/>
    <w:rsid w:val="00AA7B49"/>
    <w:rsid w:val="00AB029B"/>
    <w:rsid w:val="00AB1F10"/>
    <w:rsid w:val="00AB58BF"/>
    <w:rsid w:val="00AC2D48"/>
    <w:rsid w:val="00AC3744"/>
    <w:rsid w:val="00AC3B93"/>
    <w:rsid w:val="00AC42A7"/>
    <w:rsid w:val="00AC53F2"/>
    <w:rsid w:val="00AC5B1D"/>
    <w:rsid w:val="00AC5CEF"/>
    <w:rsid w:val="00AD0751"/>
    <w:rsid w:val="00AD77C4"/>
    <w:rsid w:val="00AE25BF"/>
    <w:rsid w:val="00AF0C13"/>
    <w:rsid w:val="00B01ACB"/>
    <w:rsid w:val="00B03AF5"/>
    <w:rsid w:val="00B03C01"/>
    <w:rsid w:val="00B03FB0"/>
    <w:rsid w:val="00B056E5"/>
    <w:rsid w:val="00B058D4"/>
    <w:rsid w:val="00B078D6"/>
    <w:rsid w:val="00B116D0"/>
    <w:rsid w:val="00B1248D"/>
    <w:rsid w:val="00B14709"/>
    <w:rsid w:val="00B24DA7"/>
    <w:rsid w:val="00B26564"/>
    <w:rsid w:val="00B267B0"/>
    <w:rsid w:val="00B27303"/>
    <w:rsid w:val="00B2743D"/>
    <w:rsid w:val="00B3015C"/>
    <w:rsid w:val="00B33997"/>
    <w:rsid w:val="00B34210"/>
    <w:rsid w:val="00B344D8"/>
    <w:rsid w:val="00B34AC5"/>
    <w:rsid w:val="00B36E2F"/>
    <w:rsid w:val="00B55FA0"/>
    <w:rsid w:val="00B567D1"/>
    <w:rsid w:val="00B57193"/>
    <w:rsid w:val="00B625AA"/>
    <w:rsid w:val="00B73258"/>
    <w:rsid w:val="00B73B4C"/>
    <w:rsid w:val="00B73F75"/>
    <w:rsid w:val="00B772CA"/>
    <w:rsid w:val="00B8483E"/>
    <w:rsid w:val="00B852A3"/>
    <w:rsid w:val="00B92EFB"/>
    <w:rsid w:val="00B94632"/>
    <w:rsid w:val="00B946CD"/>
    <w:rsid w:val="00B96481"/>
    <w:rsid w:val="00B9671D"/>
    <w:rsid w:val="00B97CD2"/>
    <w:rsid w:val="00BA3A53"/>
    <w:rsid w:val="00BA3C54"/>
    <w:rsid w:val="00BA4095"/>
    <w:rsid w:val="00BA5B43"/>
    <w:rsid w:val="00BB2BFA"/>
    <w:rsid w:val="00BB4892"/>
    <w:rsid w:val="00BB5EBF"/>
    <w:rsid w:val="00BC5590"/>
    <w:rsid w:val="00BC55EB"/>
    <w:rsid w:val="00BC642A"/>
    <w:rsid w:val="00BD2730"/>
    <w:rsid w:val="00BD3C81"/>
    <w:rsid w:val="00BD5243"/>
    <w:rsid w:val="00BD5D74"/>
    <w:rsid w:val="00BE43AD"/>
    <w:rsid w:val="00BF548D"/>
    <w:rsid w:val="00BF7C9D"/>
    <w:rsid w:val="00C01E8C"/>
    <w:rsid w:val="00C02DF6"/>
    <w:rsid w:val="00C036DC"/>
    <w:rsid w:val="00C03E01"/>
    <w:rsid w:val="00C03E27"/>
    <w:rsid w:val="00C13F7D"/>
    <w:rsid w:val="00C20869"/>
    <w:rsid w:val="00C2107E"/>
    <w:rsid w:val="00C23582"/>
    <w:rsid w:val="00C238D5"/>
    <w:rsid w:val="00C2724D"/>
    <w:rsid w:val="00C27CA9"/>
    <w:rsid w:val="00C27E2C"/>
    <w:rsid w:val="00C317E7"/>
    <w:rsid w:val="00C3799C"/>
    <w:rsid w:val="00C4305E"/>
    <w:rsid w:val="00C43D1E"/>
    <w:rsid w:val="00C44336"/>
    <w:rsid w:val="00C45E3C"/>
    <w:rsid w:val="00C50F7C"/>
    <w:rsid w:val="00C51704"/>
    <w:rsid w:val="00C533E6"/>
    <w:rsid w:val="00C54901"/>
    <w:rsid w:val="00C55299"/>
    <w:rsid w:val="00C5591F"/>
    <w:rsid w:val="00C57C50"/>
    <w:rsid w:val="00C607F9"/>
    <w:rsid w:val="00C6269B"/>
    <w:rsid w:val="00C62767"/>
    <w:rsid w:val="00C63101"/>
    <w:rsid w:val="00C633E7"/>
    <w:rsid w:val="00C63EE7"/>
    <w:rsid w:val="00C656AB"/>
    <w:rsid w:val="00C715CA"/>
    <w:rsid w:val="00C7495D"/>
    <w:rsid w:val="00C75681"/>
    <w:rsid w:val="00C77CE9"/>
    <w:rsid w:val="00C80437"/>
    <w:rsid w:val="00C83BEF"/>
    <w:rsid w:val="00C85D94"/>
    <w:rsid w:val="00C9685D"/>
    <w:rsid w:val="00C97EA1"/>
    <w:rsid w:val="00CA0968"/>
    <w:rsid w:val="00CA168E"/>
    <w:rsid w:val="00CA518B"/>
    <w:rsid w:val="00CB0647"/>
    <w:rsid w:val="00CB4236"/>
    <w:rsid w:val="00CC3836"/>
    <w:rsid w:val="00CC534F"/>
    <w:rsid w:val="00CC5A41"/>
    <w:rsid w:val="00CC5FE2"/>
    <w:rsid w:val="00CC72A4"/>
    <w:rsid w:val="00CD3153"/>
    <w:rsid w:val="00CD7783"/>
    <w:rsid w:val="00CE3A19"/>
    <w:rsid w:val="00CE53E5"/>
    <w:rsid w:val="00CF6306"/>
    <w:rsid w:val="00CF6810"/>
    <w:rsid w:val="00D01F33"/>
    <w:rsid w:val="00D03479"/>
    <w:rsid w:val="00D03D02"/>
    <w:rsid w:val="00D06117"/>
    <w:rsid w:val="00D16FF0"/>
    <w:rsid w:val="00D173AE"/>
    <w:rsid w:val="00D224E5"/>
    <w:rsid w:val="00D24760"/>
    <w:rsid w:val="00D254EF"/>
    <w:rsid w:val="00D25A9D"/>
    <w:rsid w:val="00D26B08"/>
    <w:rsid w:val="00D2718C"/>
    <w:rsid w:val="00D31575"/>
    <w:rsid w:val="00D31CC8"/>
    <w:rsid w:val="00D32678"/>
    <w:rsid w:val="00D4050F"/>
    <w:rsid w:val="00D44585"/>
    <w:rsid w:val="00D4582B"/>
    <w:rsid w:val="00D517C2"/>
    <w:rsid w:val="00D51C17"/>
    <w:rsid w:val="00D521C1"/>
    <w:rsid w:val="00D54A43"/>
    <w:rsid w:val="00D565B2"/>
    <w:rsid w:val="00D60032"/>
    <w:rsid w:val="00D644B8"/>
    <w:rsid w:val="00D70EFB"/>
    <w:rsid w:val="00D71F40"/>
    <w:rsid w:val="00D72861"/>
    <w:rsid w:val="00D77416"/>
    <w:rsid w:val="00D80FC6"/>
    <w:rsid w:val="00D8707A"/>
    <w:rsid w:val="00D903CF"/>
    <w:rsid w:val="00D92B74"/>
    <w:rsid w:val="00D94917"/>
    <w:rsid w:val="00D974FF"/>
    <w:rsid w:val="00DA4A21"/>
    <w:rsid w:val="00DA60FB"/>
    <w:rsid w:val="00DA74F3"/>
    <w:rsid w:val="00DB0480"/>
    <w:rsid w:val="00DB4B7A"/>
    <w:rsid w:val="00DB69F3"/>
    <w:rsid w:val="00DB73EC"/>
    <w:rsid w:val="00DB7829"/>
    <w:rsid w:val="00DC0475"/>
    <w:rsid w:val="00DC0FD1"/>
    <w:rsid w:val="00DC1675"/>
    <w:rsid w:val="00DC4907"/>
    <w:rsid w:val="00DD017C"/>
    <w:rsid w:val="00DD397A"/>
    <w:rsid w:val="00DD4C21"/>
    <w:rsid w:val="00DD58B7"/>
    <w:rsid w:val="00DD6699"/>
    <w:rsid w:val="00DE5036"/>
    <w:rsid w:val="00DF7839"/>
    <w:rsid w:val="00E007C5"/>
    <w:rsid w:val="00E00DBF"/>
    <w:rsid w:val="00E0213F"/>
    <w:rsid w:val="00E033E0"/>
    <w:rsid w:val="00E04110"/>
    <w:rsid w:val="00E10269"/>
    <w:rsid w:val="00E1026B"/>
    <w:rsid w:val="00E11C3A"/>
    <w:rsid w:val="00E13CB2"/>
    <w:rsid w:val="00E16BB9"/>
    <w:rsid w:val="00E20C37"/>
    <w:rsid w:val="00E2786C"/>
    <w:rsid w:val="00E27DB8"/>
    <w:rsid w:val="00E41D61"/>
    <w:rsid w:val="00E42ADA"/>
    <w:rsid w:val="00E4785D"/>
    <w:rsid w:val="00E52C57"/>
    <w:rsid w:val="00E53917"/>
    <w:rsid w:val="00E53A7A"/>
    <w:rsid w:val="00E54821"/>
    <w:rsid w:val="00E5653A"/>
    <w:rsid w:val="00E57BAB"/>
    <w:rsid w:val="00E57E7D"/>
    <w:rsid w:val="00E60118"/>
    <w:rsid w:val="00E61D21"/>
    <w:rsid w:val="00E62E26"/>
    <w:rsid w:val="00E64CF2"/>
    <w:rsid w:val="00E70355"/>
    <w:rsid w:val="00E766DA"/>
    <w:rsid w:val="00E76CE0"/>
    <w:rsid w:val="00E77637"/>
    <w:rsid w:val="00E82761"/>
    <w:rsid w:val="00E84CD8"/>
    <w:rsid w:val="00E86435"/>
    <w:rsid w:val="00E90B85"/>
    <w:rsid w:val="00E91679"/>
    <w:rsid w:val="00E92452"/>
    <w:rsid w:val="00E9445B"/>
    <w:rsid w:val="00E94CC1"/>
    <w:rsid w:val="00E96431"/>
    <w:rsid w:val="00EA0903"/>
    <w:rsid w:val="00EB07D7"/>
    <w:rsid w:val="00EB266C"/>
    <w:rsid w:val="00EB3B68"/>
    <w:rsid w:val="00EC3039"/>
    <w:rsid w:val="00EC5235"/>
    <w:rsid w:val="00EC739A"/>
    <w:rsid w:val="00ED6B03"/>
    <w:rsid w:val="00ED7A5B"/>
    <w:rsid w:val="00EE4010"/>
    <w:rsid w:val="00EF6C75"/>
    <w:rsid w:val="00F07768"/>
    <w:rsid w:val="00F07893"/>
    <w:rsid w:val="00F07C92"/>
    <w:rsid w:val="00F11E6A"/>
    <w:rsid w:val="00F138AB"/>
    <w:rsid w:val="00F14B43"/>
    <w:rsid w:val="00F17BC6"/>
    <w:rsid w:val="00F203C7"/>
    <w:rsid w:val="00F215E2"/>
    <w:rsid w:val="00F21E3F"/>
    <w:rsid w:val="00F35DF3"/>
    <w:rsid w:val="00F41A27"/>
    <w:rsid w:val="00F4338D"/>
    <w:rsid w:val="00F440D3"/>
    <w:rsid w:val="00F446AC"/>
    <w:rsid w:val="00F46EAF"/>
    <w:rsid w:val="00F51DB3"/>
    <w:rsid w:val="00F520CE"/>
    <w:rsid w:val="00F5429B"/>
    <w:rsid w:val="00F54CC1"/>
    <w:rsid w:val="00F5774F"/>
    <w:rsid w:val="00F62688"/>
    <w:rsid w:val="00F65FE2"/>
    <w:rsid w:val="00F73BF0"/>
    <w:rsid w:val="00F76454"/>
    <w:rsid w:val="00F76BE5"/>
    <w:rsid w:val="00F80FE5"/>
    <w:rsid w:val="00F81C27"/>
    <w:rsid w:val="00F8293A"/>
    <w:rsid w:val="00F82A56"/>
    <w:rsid w:val="00F83D11"/>
    <w:rsid w:val="00F921F1"/>
    <w:rsid w:val="00F932A1"/>
    <w:rsid w:val="00F95F65"/>
    <w:rsid w:val="00F9766E"/>
    <w:rsid w:val="00FA19D4"/>
    <w:rsid w:val="00FA55C5"/>
    <w:rsid w:val="00FB127E"/>
    <w:rsid w:val="00FC0804"/>
    <w:rsid w:val="00FC1666"/>
    <w:rsid w:val="00FC1F83"/>
    <w:rsid w:val="00FC2BF1"/>
    <w:rsid w:val="00FC2C81"/>
    <w:rsid w:val="00FC3B6D"/>
    <w:rsid w:val="00FD11F1"/>
    <w:rsid w:val="00FD1D47"/>
    <w:rsid w:val="00FD3A4E"/>
    <w:rsid w:val="00FD4C3C"/>
    <w:rsid w:val="00FD7E6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7309F36"/>
  <w15:chartTrackingRefBased/>
  <w15:docId w15:val="{FD020170-12D9-4F94-B108-A67731C7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8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74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74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74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745E"/>
    <w:pPr>
      <w:outlineLvl w:val="5"/>
    </w:pPr>
  </w:style>
  <w:style w:type="paragraph" w:styleId="Heading7">
    <w:name w:val="heading 7"/>
    <w:basedOn w:val="H6"/>
    <w:next w:val="Normal"/>
    <w:qFormat/>
    <w:rsid w:val="0063745E"/>
    <w:pPr>
      <w:outlineLvl w:val="6"/>
    </w:pPr>
  </w:style>
  <w:style w:type="paragraph" w:styleId="Heading8">
    <w:name w:val="heading 8"/>
    <w:basedOn w:val="Heading1"/>
    <w:next w:val="Normal"/>
    <w:qFormat/>
    <w:rsid w:val="006374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4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qFormat/>
    <w:rsid w:val="0063745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745E"/>
    <w:pPr>
      <w:ind w:left="284"/>
    </w:pPr>
  </w:style>
  <w:style w:type="paragraph" w:styleId="Index1">
    <w:name w:val="index 1"/>
    <w:basedOn w:val="Normal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3745E"/>
    <w:pPr>
      <w:outlineLvl w:val="9"/>
    </w:pPr>
  </w:style>
  <w:style w:type="paragraph" w:styleId="ListNumber2">
    <w:name w:val="List Number 2"/>
    <w:basedOn w:val="ListNumber"/>
    <w:rsid w:val="0063745E"/>
    <w:pPr>
      <w:ind w:left="851"/>
    </w:pPr>
  </w:style>
  <w:style w:type="character" w:styleId="FootnoteReference">
    <w:name w:val="footnote reference"/>
    <w:semiHidden/>
    <w:rsid w:val="0063745E"/>
    <w:rPr>
      <w:b/>
      <w:position w:val="6"/>
      <w:sz w:val="16"/>
    </w:rPr>
  </w:style>
  <w:style w:type="paragraph" w:styleId="FootnoteText">
    <w:name w:val="footnote text"/>
    <w:basedOn w:val="Normal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Normal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Normal"/>
    <w:rsid w:val="0063745E"/>
    <w:pPr>
      <w:keepLines/>
      <w:ind w:left="1702" w:hanging="1418"/>
    </w:pPr>
  </w:style>
  <w:style w:type="paragraph" w:customStyle="1" w:styleId="FP">
    <w:name w:val="FP"/>
    <w:basedOn w:val="Normal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Normal"/>
    <w:semiHidden/>
    <w:rsid w:val="0063745E"/>
    <w:pPr>
      <w:ind w:left="1985" w:hanging="1985"/>
    </w:pPr>
  </w:style>
  <w:style w:type="paragraph" w:styleId="TOC7">
    <w:name w:val="toc 7"/>
    <w:basedOn w:val="TOC6"/>
    <w:next w:val="Normal"/>
    <w:semiHidden/>
    <w:rsid w:val="0063745E"/>
    <w:pPr>
      <w:ind w:left="2268" w:hanging="2268"/>
    </w:pPr>
  </w:style>
  <w:style w:type="paragraph" w:styleId="ListBullet2">
    <w:name w:val="List Bullet 2"/>
    <w:basedOn w:val="ListBullet"/>
    <w:rsid w:val="0063745E"/>
    <w:pPr>
      <w:ind w:left="851"/>
    </w:pPr>
  </w:style>
  <w:style w:type="paragraph" w:styleId="ListBullet3">
    <w:name w:val="List Bullet 3"/>
    <w:basedOn w:val="ListBullet2"/>
    <w:rsid w:val="0063745E"/>
    <w:pPr>
      <w:ind w:left="1135"/>
    </w:pPr>
  </w:style>
  <w:style w:type="paragraph" w:styleId="ListNumber">
    <w:name w:val="List Number"/>
    <w:basedOn w:val="List"/>
    <w:rsid w:val="0063745E"/>
  </w:style>
  <w:style w:type="paragraph" w:customStyle="1" w:styleId="EQ">
    <w:name w:val="EQ"/>
    <w:basedOn w:val="Normal"/>
    <w:next w:val="Normal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Heading5"/>
    <w:next w:val="Normal"/>
    <w:qFormat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List2">
    <w:name w:val="List 2"/>
    <w:basedOn w:val="List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3745E"/>
    <w:pPr>
      <w:ind w:left="1135"/>
    </w:pPr>
  </w:style>
  <w:style w:type="paragraph" w:styleId="List4">
    <w:name w:val="List 4"/>
    <w:basedOn w:val="List3"/>
    <w:rsid w:val="0063745E"/>
    <w:pPr>
      <w:ind w:left="1418"/>
    </w:pPr>
  </w:style>
  <w:style w:type="paragraph" w:styleId="List5">
    <w:name w:val="List 5"/>
    <w:basedOn w:val="List4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List">
    <w:name w:val="List"/>
    <w:basedOn w:val="Normal"/>
    <w:rsid w:val="0063745E"/>
    <w:pPr>
      <w:ind w:left="568" w:hanging="284"/>
    </w:pPr>
  </w:style>
  <w:style w:type="paragraph" w:styleId="ListBullet">
    <w:name w:val="List Bullet"/>
    <w:basedOn w:val="List"/>
    <w:rsid w:val="0063745E"/>
  </w:style>
  <w:style w:type="paragraph" w:styleId="ListBullet4">
    <w:name w:val="List Bullet 4"/>
    <w:basedOn w:val="ListBullet3"/>
    <w:rsid w:val="0063745E"/>
    <w:pPr>
      <w:ind w:left="1418"/>
    </w:pPr>
  </w:style>
  <w:style w:type="paragraph" w:styleId="ListBullet5">
    <w:name w:val="List Bullet 5"/>
    <w:basedOn w:val="ListBullet4"/>
    <w:rsid w:val="0063745E"/>
    <w:pPr>
      <w:ind w:left="1702"/>
    </w:pPr>
  </w:style>
  <w:style w:type="paragraph" w:customStyle="1" w:styleId="B1">
    <w:name w:val="B1"/>
    <w:basedOn w:val="List"/>
    <w:rsid w:val="0063745E"/>
  </w:style>
  <w:style w:type="paragraph" w:customStyle="1" w:styleId="B2">
    <w:name w:val="B2"/>
    <w:basedOn w:val="List2"/>
    <w:rsid w:val="0063745E"/>
  </w:style>
  <w:style w:type="paragraph" w:customStyle="1" w:styleId="B3">
    <w:name w:val="B3"/>
    <w:basedOn w:val="List3"/>
    <w:rsid w:val="0063745E"/>
  </w:style>
  <w:style w:type="paragraph" w:customStyle="1" w:styleId="B4">
    <w:name w:val="B4"/>
    <w:basedOn w:val="List4"/>
    <w:rsid w:val="0063745E"/>
  </w:style>
  <w:style w:type="paragraph" w:customStyle="1" w:styleId="B5">
    <w:name w:val="B5"/>
    <w:basedOn w:val="List5"/>
    <w:rsid w:val="0063745E"/>
  </w:style>
  <w:style w:type="paragraph" w:styleId="Footer">
    <w:name w:val="footer"/>
    <w:basedOn w:val="Header"/>
    <w:link w:val="FooterChar"/>
    <w:rsid w:val="0063745E"/>
    <w:pPr>
      <w:jc w:val="center"/>
    </w:pPr>
    <w:rPr>
      <w:i/>
    </w:rPr>
  </w:style>
  <w:style w:type="paragraph" w:customStyle="1" w:styleId="ZTD">
    <w:name w:val="ZTD"/>
    <w:basedOn w:val="ZB"/>
    <w:qFormat/>
    <w:rsid w:val="0063745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References">
    <w:name w:val="References"/>
    <w:basedOn w:val="Normal"/>
    <w:qFormat/>
    <w:rsid w:val="009127A6"/>
    <w:p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paragraph" w:styleId="Revision">
    <w:name w:val="Revision"/>
    <w:hidden/>
    <w:uiPriority w:val="99"/>
    <w:semiHidden/>
    <w:rsid w:val="00874222"/>
    <w:rPr>
      <w:lang w:val="en-GB" w:eastAsia="en-GB"/>
    </w:rPr>
  </w:style>
  <w:style w:type="character" w:customStyle="1" w:styleId="CommentTextChar">
    <w:name w:val="Comment Text Char"/>
    <w:link w:val="CommentText"/>
    <w:qFormat/>
    <w:locked/>
    <w:rsid w:val="00C03E27"/>
    <w:rPr>
      <w:lang w:val="en-GB" w:eastAsia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783C96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783C96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10C50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locked/>
    <w:rsid w:val="00845F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845F9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45F9C"/>
    <w:rPr>
      <w:rFonts w:ascii="Arial" w:hAnsi="Arial"/>
      <w:b/>
      <w:lang w:val="en-GB" w:eastAsia="en-GB"/>
    </w:rPr>
  </w:style>
  <w:style w:type="character" w:styleId="Strong">
    <w:name w:val="Strong"/>
    <w:basedOn w:val="DefaultParagraphFont"/>
    <w:uiPriority w:val="22"/>
    <w:qFormat/>
    <w:rsid w:val="00845F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35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81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25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521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76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766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993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8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8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96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94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9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7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3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36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55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7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3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53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501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76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561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384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78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44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99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6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545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9014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94912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4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72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96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100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18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1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7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0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907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573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438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3027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48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35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67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09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66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23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7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067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36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2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459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858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15CEF-AEC7-4DB2-9A6F-D3080554AD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4</Pages>
  <Words>1124</Words>
  <Characters>5673</Characters>
  <Application>Microsoft Office Word</Application>
  <DocSecurity>0</DocSecurity>
  <Lines>47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6784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Zhao, Kun</cp:lastModifiedBy>
  <cp:revision>36</cp:revision>
  <cp:lastPrinted>2000-02-29T02:31:00Z</cp:lastPrinted>
  <dcterms:created xsi:type="dcterms:W3CDTF">2025-09-18T03:15:00Z</dcterms:created>
  <dcterms:modified xsi:type="dcterms:W3CDTF">2025-09-18T05:57:00Z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Base Target">
    <vt:lpwstr>_blank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2023-12-13T15:31:36Z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e5f64b7d-7282-4298-80b6-c5c6d1db314d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CWM02864ce199cf11ee800069ed000069ed">
    <vt:lpwstr>CWMMIC1bBw70NWF6IYfi4ksUIp7cab5J3G8rCaPtJ8Mc3tB/C5k7JXQ/40fS2MJmShUUdukaddnbbOvyPrjflv4aA==</vt:lpwstr>
  </property>
  <property fmtid="{D5CDD505-2E9C-101B-9397-08002B2CF9AE}" pid="12" name="CWM029a712199cf11ee800069ed000069ed">
    <vt:lpwstr>CWMMIC1bBw70NWF6IYfi4ksUIp7cab5J3G8rCaPtJ8Mc3tB/C5k7JXQ/40fS2MJmShUUdukaddnbbOvyPrjflv4aA==</vt:lpwstr>
  </property>
  <property fmtid="{D5CDD505-2E9C-101B-9397-08002B2CF9AE}" pid="13" name="_2015_ms_pID_725343">
    <vt:lpwstr>(3)lhqUuliekQzw5QrNatato/9IOfEqtoKOQibpM9IA7Mp9+DvO1T+7YOTMMpTFcpHze3kLW/KO
65vMdO4HbGGqiJFjtXBx3I+woHJv7GcCcPKwTNYDY7Ir22BAhQ9lEMUsFh0ey2CqDEMwds3l
ZGJJ1+Wo+z9JucC/YtgfDLm6sSGV9o1VyxbyXzDA0ZG+lBiSHrTwP1l3gboL2StlODepLFHw
dzn4cibFYkZkY6NXxz</vt:lpwstr>
  </property>
  <property fmtid="{D5CDD505-2E9C-101B-9397-08002B2CF9AE}" pid="14" name="_2015_ms_pID_7253431">
    <vt:lpwstr>Q+TqszBBo/pXxA2ML7v+rFbYjiSXBYw7vfvweIQTG1nQ43DN94yO1p
gshqekPJBgMdNq7PZXqOzOEA5EC76DjjKkdcU+8HKzY3ED1fGaORF5xYZ78vsSJO/Ipifmdn
9cbxwi+u7tcQwdCFfxEfT0Y+6Uq0saJAJAh2u/mV8xbHPkXJDqXiKVQ0+ST4AAGPogC9jUpf
1x+lTzBdS6j0ldcA9B0U8heqkIWtabQCMP+p</vt:lpwstr>
  </property>
  <property fmtid="{D5CDD505-2E9C-101B-9397-08002B2CF9AE}" pid="15" name="_2015_ms_pID_7253432">
    <vt:lpwstr>YQ==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1711006880</vt:lpwstr>
  </property>
</Properties>
</file>